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37F4A4" w14:textId="04BA98A7" w:rsidR="001D471F" w:rsidRDefault="001D471F" w:rsidP="001D47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</w:t>
      </w:r>
      <w:r w:rsidR="000944ED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R4-23</w:t>
      </w:r>
      <w:r w:rsidR="000944ED">
        <w:rPr>
          <w:b/>
          <w:i/>
          <w:noProof/>
          <w:sz w:val="28"/>
        </w:rPr>
        <w:t>1</w:t>
      </w:r>
      <w:r w:rsidR="0059691B">
        <w:rPr>
          <w:b/>
          <w:i/>
          <w:noProof/>
          <w:sz w:val="28"/>
        </w:rPr>
        <w:t>3238</w:t>
      </w:r>
    </w:p>
    <w:p w14:paraId="62E32776" w14:textId="77777777" w:rsidR="008E4BA7" w:rsidRPr="004B57AB" w:rsidRDefault="008E4BA7" w:rsidP="008E4BA7">
      <w:pPr>
        <w:spacing w:after="120"/>
        <w:outlineLvl w:val="0"/>
        <w:rPr>
          <w:rFonts w:ascii="Arial" w:hAnsi="Arial"/>
          <w:b/>
          <w:bCs/>
          <w:noProof/>
          <w:sz w:val="32"/>
          <w:szCs w:val="24"/>
        </w:rPr>
      </w:pPr>
      <w:r>
        <w:rPr>
          <w:rFonts w:ascii="Arial" w:hAnsi="Arial"/>
          <w:b/>
          <w:bCs/>
          <w:sz w:val="24"/>
          <w:szCs w:val="24"/>
        </w:rPr>
        <w:t>Toulouse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France</w:t>
      </w:r>
      <w:r w:rsidRPr="00151594">
        <w:rPr>
          <w:rFonts w:ascii="Arial" w:hAnsi="Arial"/>
          <w:b/>
          <w:bCs/>
          <w:sz w:val="24"/>
          <w:szCs w:val="24"/>
        </w:rPr>
        <w:t xml:space="preserve">, </w:t>
      </w:r>
      <w:r>
        <w:rPr>
          <w:rFonts w:ascii="Arial" w:hAnsi="Arial"/>
          <w:b/>
          <w:bCs/>
          <w:sz w:val="24"/>
          <w:szCs w:val="24"/>
        </w:rPr>
        <w:t>21-25</w:t>
      </w:r>
      <w:r w:rsidRPr="00B64708">
        <w:rPr>
          <w:rFonts w:ascii="Arial" w:hAnsi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/>
          <w:b/>
          <w:bCs/>
          <w:sz w:val="24"/>
          <w:szCs w:val="24"/>
        </w:rPr>
        <w:t>August,</w:t>
      </w:r>
      <w:proofErr w:type="gramEnd"/>
      <w:r w:rsidRPr="00151594">
        <w:rPr>
          <w:rFonts w:ascii="Arial" w:hAnsi="Arial"/>
          <w:b/>
          <w:bCs/>
          <w:sz w:val="24"/>
          <w:szCs w:val="24"/>
        </w:rPr>
        <w:t xml:space="preserve"> </w:t>
      </w:r>
      <w:r w:rsidRPr="00B64708">
        <w:rPr>
          <w:rFonts w:ascii="Arial" w:hAnsi="Arial"/>
          <w:b/>
          <w:bCs/>
          <w:sz w:val="24"/>
          <w:szCs w:val="24"/>
        </w:rPr>
        <w:t>2023</w:t>
      </w:r>
    </w:p>
    <w:p w14:paraId="074B8E27" w14:textId="39E7C06E" w:rsidR="009F1E1B" w:rsidRPr="00FF1AD5" w:rsidRDefault="009F1E1B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</w:rPr>
      </w:pPr>
    </w:p>
    <w:p w14:paraId="74489A59" w14:textId="7798C08A" w:rsidR="00343B9F" w:rsidRPr="00FF1AD5" w:rsidRDefault="00343B9F" w:rsidP="00343B9F">
      <w:r w:rsidRPr="00FF1AD5">
        <w:rPr>
          <w:b/>
        </w:rPr>
        <w:t>Source:</w:t>
      </w:r>
      <w:r w:rsidRPr="00FF1AD5">
        <w:rPr>
          <w:b/>
        </w:rPr>
        <w:tab/>
      </w:r>
      <w:r w:rsidRPr="00FF1AD5">
        <w:rPr>
          <w:b/>
        </w:rPr>
        <w:tab/>
      </w:r>
      <w:r w:rsidRPr="00FF1AD5">
        <w:rPr>
          <w:b/>
        </w:rPr>
        <w:tab/>
      </w:r>
      <w:r w:rsidR="00EA2FBC" w:rsidRPr="00FF1AD5">
        <w:rPr>
          <w:b/>
        </w:rPr>
        <w:tab/>
      </w:r>
      <w:r w:rsidRPr="00FF1AD5">
        <w:t>Ericsson</w:t>
      </w:r>
    </w:p>
    <w:p w14:paraId="20563AC0" w14:textId="74FD826B" w:rsidR="00343B9F" w:rsidRPr="00FF1AD5" w:rsidRDefault="00343B9F" w:rsidP="00343B9F">
      <w:r w:rsidRPr="00FF1AD5">
        <w:rPr>
          <w:b/>
        </w:rPr>
        <w:t>Title:</w:t>
      </w:r>
      <w:r w:rsidRPr="00FF1AD5">
        <w:tab/>
      </w:r>
      <w:r w:rsidRPr="00FF1AD5">
        <w:tab/>
      </w:r>
      <w:r w:rsidRPr="00FF1AD5">
        <w:tab/>
      </w:r>
      <w:r w:rsidR="00EA2FBC" w:rsidRPr="00FF1AD5">
        <w:tab/>
      </w:r>
      <w:r w:rsidR="00EA2FBC" w:rsidRPr="00FF1AD5">
        <w:tab/>
      </w:r>
      <w:r w:rsidRPr="00FF1AD5">
        <w:t xml:space="preserve">NTN enhancements – </w:t>
      </w:r>
      <w:r w:rsidR="00544CE6" w:rsidRPr="00FF1AD5">
        <w:t xml:space="preserve">System parameters </w:t>
      </w:r>
    </w:p>
    <w:p w14:paraId="27189950" w14:textId="7A47BAE8" w:rsidR="00343B9F" w:rsidRPr="00FF1AD5" w:rsidRDefault="00343B9F" w:rsidP="00343B9F">
      <w:r w:rsidRPr="00FF1AD5">
        <w:rPr>
          <w:b/>
        </w:rPr>
        <w:t>Agenda item:</w:t>
      </w:r>
      <w:r w:rsidRPr="00FF1AD5">
        <w:tab/>
      </w:r>
      <w:r w:rsidRPr="00FF1AD5">
        <w:tab/>
      </w:r>
      <w:r w:rsidR="000273DF">
        <w:t>8.26.1.1</w:t>
      </w:r>
    </w:p>
    <w:p w14:paraId="75BE696D" w14:textId="77777777" w:rsidR="00343B9F" w:rsidRPr="00FF1AD5" w:rsidRDefault="00343B9F" w:rsidP="00343B9F">
      <w:r w:rsidRPr="00FF1AD5">
        <w:rPr>
          <w:b/>
        </w:rPr>
        <w:t>Document for:</w:t>
      </w:r>
      <w:r w:rsidRPr="00FF1AD5">
        <w:rPr>
          <w:b/>
        </w:rPr>
        <w:tab/>
      </w:r>
      <w:r w:rsidRPr="00FF1AD5">
        <w:rPr>
          <w:b/>
        </w:rPr>
        <w:tab/>
      </w:r>
      <w:r w:rsidRPr="00FF1AD5">
        <w:t>Approval</w:t>
      </w:r>
    </w:p>
    <w:p w14:paraId="074B8E2D" w14:textId="77777777" w:rsidR="009F1E1B" w:rsidRPr="00FF1AD5" w:rsidRDefault="001B4DC7">
      <w:pPr>
        <w:pStyle w:val="Heading1"/>
        <w:numPr>
          <w:ilvl w:val="0"/>
          <w:numId w:val="4"/>
        </w:numPr>
        <w:ind w:left="400" w:hanging="400"/>
        <w:rPr>
          <w:lang w:val="en-US"/>
        </w:rPr>
      </w:pPr>
      <w:r w:rsidRPr="00FF1AD5">
        <w:rPr>
          <w:sz w:val="32"/>
          <w:lang w:val="en-US"/>
        </w:rPr>
        <w:t>Introduction</w:t>
      </w:r>
    </w:p>
    <w:p w14:paraId="074B8E2E" w14:textId="3C164C88" w:rsidR="009F1E1B" w:rsidRPr="00FF1AD5" w:rsidRDefault="001B4DC7">
      <w:pPr>
        <w:spacing w:beforeLines="50" w:before="120" w:after="120"/>
      </w:pPr>
      <w:r w:rsidRPr="00FF1AD5">
        <w:t xml:space="preserve">This document </w:t>
      </w:r>
      <w:r w:rsidR="00E50735" w:rsidRPr="00FF1AD5">
        <w:t xml:space="preserve">discusses the </w:t>
      </w:r>
      <w:r w:rsidR="00EA45E1" w:rsidRPr="00FF1AD5">
        <w:t>system parameters and bands definition</w:t>
      </w:r>
      <w:r w:rsidR="00F31999" w:rsidRPr="00FF1AD5">
        <w:t xml:space="preserve"> in the scope of </w:t>
      </w:r>
      <w:r w:rsidR="005E05EC" w:rsidRPr="00FF1AD5">
        <w:t>the NTN enhancements WI (</w:t>
      </w:r>
      <w:r w:rsidR="005E05EC" w:rsidRPr="00FF1AD5">
        <w:fldChar w:fldCharType="begin"/>
      </w:r>
      <w:r w:rsidR="005E05EC" w:rsidRPr="00FF1AD5">
        <w:instrText xml:space="preserve"> REF _Ref114939775 \r \h </w:instrText>
      </w:r>
      <w:r w:rsidR="00324640" w:rsidRPr="00FF1AD5">
        <w:instrText xml:space="preserve"> \* MERGEFORMAT </w:instrText>
      </w:r>
      <w:r w:rsidR="005E05EC" w:rsidRPr="00FF1AD5">
        <w:fldChar w:fldCharType="separate"/>
      </w:r>
      <w:r w:rsidR="00DB18A3" w:rsidRPr="00FF1AD5">
        <w:t>[1]</w:t>
      </w:r>
      <w:r w:rsidR="005E05EC" w:rsidRPr="00FF1AD5">
        <w:fldChar w:fldCharType="end"/>
      </w:r>
      <w:r w:rsidR="005E05EC" w:rsidRPr="00FF1AD5">
        <w:t>)</w:t>
      </w:r>
      <w:r w:rsidR="00604FC9" w:rsidRPr="00FF1AD5">
        <w:t>, based on the agreed</w:t>
      </w:r>
      <w:r w:rsidR="00683FB9" w:rsidRPr="00FF1AD5">
        <w:t xml:space="preserve"> Way Forward </w:t>
      </w:r>
      <w:r w:rsidR="0083261C" w:rsidRPr="00FF1AD5">
        <w:fldChar w:fldCharType="begin"/>
      </w:r>
      <w:r w:rsidR="0083261C" w:rsidRPr="00FF1AD5">
        <w:instrText xml:space="preserve"> REF _Ref125650918 \r \h </w:instrText>
      </w:r>
      <w:r w:rsidR="00D00656" w:rsidRPr="00FF1AD5">
        <w:instrText xml:space="preserve"> \* MERGEFORMAT </w:instrText>
      </w:r>
      <w:r w:rsidR="0083261C" w:rsidRPr="00FF1AD5">
        <w:fldChar w:fldCharType="separate"/>
      </w:r>
      <w:r w:rsidR="00DB18A3" w:rsidRPr="00FF1AD5">
        <w:t>[2]</w:t>
      </w:r>
      <w:r w:rsidR="0083261C" w:rsidRPr="00FF1AD5">
        <w:fldChar w:fldCharType="end"/>
      </w:r>
      <w:r w:rsidR="0083261C" w:rsidRPr="00FF1AD5">
        <w:t xml:space="preserve"> </w:t>
      </w:r>
      <w:r w:rsidR="00604FC9" w:rsidRPr="00FF1AD5">
        <w:t xml:space="preserve">from </w:t>
      </w:r>
      <w:r w:rsidR="00683FB9" w:rsidRPr="00FF1AD5">
        <w:t>last RAN4#10</w:t>
      </w:r>
      <w:r w:rsidR="008E4BA7">
        <w:t>7</w:t>
      </w:r>
      <w:r w:rsidR="00683FB9" w:rsidRPr="00FF1AD5">
        <w:t xml:space="preserve"> meeting.</w:t>
      </w:r>
      <w:r w:rsidR="00A13418">
        <w:t xml:space="preserve"> The only remaining issue is related to the sync raster entries. </w:t>
      </w:r>
    </w:p>
    <w:p w14:paraId="074B8E30" w14:textId="77777777" w:rsidR="009F1E1B" w:rsidRPr="00FF1AD5" w:rsidRDefault="001B4DC7">
      <w:pPr>
        <w:pStyle w:val="Heading1"/>
        <w:numPr>
          <w:ilvl w:val="0"/>
          <w:numId w:val="4"/>
        </w:numPr>
        <w:ind w:left="400" w:hanging="400"/>
        <w:rPr>
          <w:lang w:val="en-US" w:eastAsia="zh-CN"/>
        </w:rPr>
      </w:pPr>
      <w:r w:rsidRPr="00FF1AD5">
        <w:rPr>
          <w:sz w:val="32"/>
          <w:lang w:val="en-US"/>
        </w:rPr>
        <w:t>Discussion</w:t>
      </w:r>
    </w:p>
    <w:p w14:paraId="37A014CE" w14:textId="3EE118E9" w:rsidR="009340E4" w:rsidRPr="00FF1AD5" w:rsidRDefault="004B4790" w:rsidP="00046F33">
      <w:pPr>
        <w:pStyle w:val="Heading2"/>
      </w:pPr>
      <w:r w:rsidRPr="00FF1AD5">
        <w:t>Synchronization raster</w:t>
      </w:r>
    </w:p>
    <w:p w14:paraId="3AA37F3B" w14:textId="2B72D3ED" w:rsidR="00937B76" w:rsidRDefault="00937B76" w:rsidP="004B4790">
      <w:r>
        <w:t xml:space="preserve">In last </w:t>
      </w:r>
      <w:r w:rsidR="00BC265E">
        <w:t>RAN4#10</w:t>
      </w:r>
      <w:r w:rsidR="00CE13E9">
        <w:t>7</w:t>
      </w:r>
      <w:r w:rsidR="00BC265E">
        <w:t xml:space="preserve"> meeting, the way forward </w:t>
      </w:r>
      <w:r w:rsidR="00CE13E9" w:rsidRPr="00FF1AD5">
        <w:fldChar w:fldCharType="begin"/>
      </w:r>
      <w:r w:rsidR="00CE13E9" w:rsidRPr="00FF1AD5">
        <w:instrText xml:space="preserve"> REF _Ref125650918 \r \h  \* MERGEFORMAT </w:instrText>
      </w:r>
      <w:r w:rsidR="00CE13E9" w:rsidRPr="00FF1AD5">
        <w:fldChar w:fldCharType="separate"/>
      </w:r>
      <w:r w:rsidR="00CE13E9" w:rsidRPr="00FF1AD5">
        <w:t>[2]</w:t>
      </w:r>
      <w:r w:rsidR="00CE13E9" w:rsidRPr="00FF1AD5">
        <w:fldChar w:fldCharType="end"/>
      </w:r>
      <w:r w:rsidR="00BC265E">
        <w:t xml:space="preserve"> has captured the following </w:t>
      </w:r>
      <w:r w:rsidR="00CE13E9">
        <w:t>2 options to be further studied</w:t>
      </w:r>
      <w:r w:rsidR="00BC265E">
        <w:t xml:space="preserve">: </w:t>
      </w:r>
    </w:p>
    <w:p w14:paraId="2E7EAD09" w14:textId="4E23A1FF" w:rsidR="00BC265E" w:rsidRDefault="00626943" w:rsidP="00DC4C7E">
      <w:pPr>
        <w:ind w:left="852"/>
        <w:rPr>
          <w:noProof/>
        </w:rPr>
      </w:pPr>
      <w:r w:rsidRPr="00626943">
        <w:rPr>
          <w:noProof/>
        </w:rPr>
        <w:drawing>
          <wp:inline distT="0" distB="0" distL="0" distR="0" wp14:anchorId="480A8276" wp14:editId="1E77FB3C">
            <wp:extent cx="4584700" cy="3856645"/>
            <wp:effectExtent l="152400" t="152400" r="368300" b="35369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90424" cy="3861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14:paraId="593C0F73" w14:textId="77777777" w:rsidR="00CE13E9" w:rsidRDefault="00CE13E9" w:rsidP="004B4790">
      <w:pPr>
        <w:rPr>
          <w:noProof/>
        </w:rPr>
      </w:pPr>
    </w:p>
    <w:p w14:paraId="7308371B" w14:textId="1237B2B3" w:rsidR="000805DA" w:rsidRDefault="000805DA" w:rsidP="004B4790">
      <w:pPr>
        <w:rPr>
          <w:noProof/>
        </w:rPr>
      </w:pPr>
      <w:r>
        <w:rPr>
          <w:noProof/>
        </w:rPr>
        <w:lastRenderedPageBreak/>
        <w:t>We proposed option 1 and further explain in the following the rationale for it, based on the excel file (</w:t>
      </w:r>
      <w:r w:rsidR="00467ADC">
        <w:rPr>
          <w:noProof/>
          <w:highlight w:val="yellow"/>
        </w:rPr>
        <w:fldChar w:fldCharType="begin"/>
      </w:r>
      <w:r w:rsidR="00467ADC">
        <w:rPr>
          <w:noProof/>
        </w:rPr>
        <w:instrText xml:space="preserve"> REF _Ref142055865 \r \h </w:instrText>
      </w:r>
      <w:r w:rsidR="00467ADC">
        <w:rPr>
          <w:noProof/>
          <w:highlight w:val="yellow"/>
        </w:rPr>
      </w:r>
      <w:r w:rsidR="00467ADC">
        <w:rPr>
          <w:noProof/>
          <w:highlight w:val="yellow"/>
        </w:rPr>
        <w:fldChar w:fldCharType="separate"/>
      </w:r>
      <w:r w:rsidR="00467ADC">
        <w:rPr>
          <w:noProof/>
        </w:rPr>
        <w:t>[3]</w:t>
      </w:r>
      <w:r w:rsidR="00467ADC">
        <w:rPr>
          <w:noProof/>
          <w:highlight w:val="yellow"/>
        </w:rPr>
        <w:fldChar w:fldCharType="end"/>
      </w:r>
      <w:r>
        <w:rPr>
          <w:noProof/>
        </w:rPr>
        <w:t xml:space="preserve">) which was used to determine NR sync raster for all NR bands. </w:t>
      </w:r>
      <w:r w:rsidR="00280C3D">
        <w:rPr>
          <w:noProof/>
        </w:rPr>
        <w:t xml:space="preserve">We will only explain </w:t>
      </w:r>
      <w:r w:rsidR="00687ED3">
        <w:rPr>
          <w:noProof/>
        </w:rPr>
        <w:t xml:space="preserve">in details </w:t>
      </w:r>
      <w:r w:rsidR="00280C3D">
        <w:rPr>
          <w:noProof/>
        </w:rPr>
        <w:t xml:space="preserve">for the lowest bound of GSCN </w:t>
      </w:r>
      <w:r w:rsidR="00687ED3">
        <w:rPr>
          <w:noProof/>
        </w:rPr>
        <w:t>and for a SSB using 120 kHz SCS,  a similar rationale could be used for the other boudaries.</w:t>
      </w:r>
    </w:p>
    <w:p w14:paraId="09D292AF" w14:textId="2A7C525C" w:rsidR="000805DA" w:rsidRDefault="00F163D7" w:rsidP="006220D9">
      <w:pPr>
        <w:pStyle w:val="ListParagraph"/>
        <w:numPr>
          <w:ilvl w:val="0"/>
          <w:numId w:val="28"/>
        </w:numPr>
        <w:ind w:firstLineChars="0"/>
        <w:rPr>
          <w:noProof/>
        </w:rPr>
      </w:pPr>
      <w:r>
        <w:rPr>
          <w:noProof/>
        </w:rPr>
        <w:t xml:space="preserve">We first calculate the minimum frequency </w:t>
      </w:r>
      <w:r w:rsidR="000F1ACE">
        <w:rPr>
          <w:noProof/>
        </w:rPr>
        <w:t>where SS</w:t>
      </w:r>
      <w:r w:rsidR="0057288C">
        <w:rPr>
          <w:noProof/>
        </w:rPr>
        <w:t xml:space="preserve">B </w:t>
      </w:r>
      <w:r w:rsidR="00997643">
        <w:rPr>
          <w:noProof/>
        </w:rPr>
        <w:t xml:space="preserve">reference </w:t>
      </w:r>
      <w:r w:rsidR="0057288C">
        <w:rPr>
          <w:noProof/>
        </w:rPr>
        <w:t>frequency</w:t>
      </w:r>
      <w:r w:rsidR="00997643">
        <w:rPr>
          <w:noProof/>
        </w:rPr>
        <w:t xml:space="preserve"> </w:t>
      </w:r>
      <w:r w:rsidR="0097799D">
        <w:rPr>
          <w:noProof/>
        </w:rPr>
        <w:t>(f</w:t>
      </w:r>
      <w:r w:rsidR="0097799D" w:rsidRPr="006220D9">
        <w:rPr>
          <w:noProof/>
          <w:vertAlign w:val="subscript"/>
        </w:rPr>
        <w:t>min</w:t>
      </w:r>
      <w:r w:rsidR="0097799D">
        <w:rPr>
          <w:noProof/>
        </w:rPr>
        <w:t xml:space="preserve">) </w:t>
      </w:r>
      <w:r w:rsidR="00997643">
        <w:rPr>
          <w:noProof/>
        </w:rPr>
        <w:t>could stand:</w:t>
      </w:r>
    </w:p>
    <w:p w14:paraId="3A17D277" w14:textId="2404E290" w:rsidR="004148C8" w:rsidRDefault="0097799D" w:rsidP="004B4790">
      <w:pPr>
        <w:rPr>
          <w:noProof/>
        </w:rPr>
      </w:pPr>
      <w:r w:rsidRPr="0097799D">
        <w:rPr>
          <w:noProof/>
        </w:rPr>
        <w:drawing>
          <wp:inline distT="0" distB="0" distL="0" distR="0" wp14:anchorId="6A747B43" wp14:editId="388E7412">
            <wp:extent cx="6122035" cy="38544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8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F3FFDB" w14:textId="33EDC307" w:rsidR="0097799D" w:rsidRDefault="0097799D" w:rsidP="006220D9">
      <w:pPr>
        <w:ind w:firstLine="284"/>
        <w:rPr>
          <w:noProof/>
        </w:rPr>
      </w:pPr>
      <w:r>
        <w:rPr>
          <w:noProof/>
        </w:rPr>
        <w:t xml:space="preserve">With fmin = </w:t>
      </w:r>
      <w:r w:rsidR="00297C3E">
        <w:rPr>
          <w:noProof/>
        </w:rPr>
        <w:t xml:space="preserve">17.3 GHz + </w:t>
      </w:r>
      <w:r w:rsidR="00C2372A">
        <w:rPr>
          <w:noProof/>
        </w:rPr>
        <w:t xml:space="preserve">1.9 </w:t>
      </w:r>
      <w:r w:rsidR="005E18ED">
        <w:rPr>
          <w:noProof/>
        </w:rPr>
        <w:t>MHz (minimum guard band) + 120 kHz * (20*12</w:t>
      </w:r>
      <w:r w:rsidR="006F4D12">
        <w:rPr>
          <w:noProof/>
        </w:rPr>
        <w:t>+1</w:t>
      </w:r>
      <w:r w:rsidR="005E18ED">
        <w:rPr>
          <w:noProof/>
        </w:rPr>
        <w:t>)</w:t>
      </w:r>
      <w:r w:rsidR="006F4D12">
        <w:rPr>
          <w:noProof/>
        </w:rPr>
        <w:t xml:space="preserve"> / 2.</w:t>
      </w:r>
    </w:p>
    <w:p w14:paraId="47B7878B" w14:textId="77777777" w:rsidR="0097799D" w:rsidRDefault="0097799D" w:rsidP="004B4790">
      <w:pPr>
        <w:rPr>
          <w:noProof/>
        </w:rPr>
      </w:pPr>
    </w:p>
    <w:p w14:paraId="16F282C4" w14:textId="6EC0DE6F" w:rsidR="002F29D5" w:rsidRDefault="002F29D5" w:rsidP="006220D9">
      <w:pPr>
        <w:pStyle w:val="ListParagraph"/>
        <w:numPr>
          <w:ilvl w:val="0"/>
          <w:numId w:val="28"/>
        </w:numPr>
        <w:ind w:firstLineChars="0"/>
        <w:rPr>
          <w:noProof/>
        </w:rPr>
      </w:pPr>
      <w:r>
        <w:rPr>
          <w:noProof/>
        </w:rPr>
        <w:t xml:space="preserve">This will give a minimum N value of: </w:t>
      </w:r>
    </w:p>
    <w:p w14:paraId="5C163656" w14:textId="50E8C2D7" w:rsidR="00FF13BD" w:rsidRDefault="00FF13BD" w:rsidP="004B4790">
      <w:pPr>
        <w:rPr>
          <w:noProof/>
        </w:rPr>
      </w:pPr>
      <w:r w:rsidRPr="00FF13BD">
        <w:rPr>
          <w:noProof/>
        </w:rPr>
        <w:drawing>
          <wp:inline distT="0" distB="0" distL="0" distR="0" wp14:anchorId="0C878FC5" wp14:editId="5D96D516">
            <wp:extent cx="6122035" cy="3930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39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09AC2" w14:textId="5BB4B330" w:rsidR="00FF13BD" w:rsidRDefault="00FF13BD" w:rsidP="006220D9">
      <w:pPr>
        <w:ind w:firstLine="284"/>
        <w:rPr>
          <w:noProof/>
        </w:rPr>
      </w:pPr>
      <w:r>
        <w:rPr>
          <w:noProof/>
        </w:rPr>
        <w:t xml:space="preserve">With Nmin = </w:t>
      </w:r>
      <w:r w:rsidR="00223655">
        <w:rPr>
          <w:noProof/>
        </w:rPr>
        <w:t xml:space="preserve">Ceiling </w:t>
      </w:r>
      <w:r w:rsidR="00373B4F">
        <w:rPr>
          <w:noProof/>
        </w:rPr>
        <w:t xml:space="preserve">( </w:t>
      </w:r>
      <w:r w:rsidR="00223655">
        <w:rPr>
          <w:noProof/>
        </w:rPr>
        <w:t>(17</w:t>
      </w:r>
      <w:r w:rsidR="00373B4F">
        <w:rPr>
          <w:noProof/>
        </w:rPr>
        <w:t>.</w:t>
      </w:r>
      <w:r w:rsidR="00223655">
        <w:rPr>
          <w:noProof/>
        </w:rPr>
        <w:t>326360000</w:t>
      </w:r>
      <w:r w:rsidR="00373B4F">
        <w:rPr>
          <w:noProof/>
        </w:rPr>
        <w:t xml:space="preserve"> GHz – 3 GHz</w:t>
      </w:r>
      <w:r w:rsidR="00223655">
        <w:rPr>
          <w:noProof/>
        </w:rPr>
        <w:t>)</w:t>
      </w:r>
      <w:r w:rsidR="00373B4F">
        <w:rPr>
          <w:noProof/>
        </w:rPr>
        <w:t xml:space="preserve"> / </w:t>
      </w:r>
      <w:r w:rsidR="00EE1DED">
        <w:rPr>
          <w:noProof/>
        </w:rPr>
        <w:t xml:space="preserve">1.44 MHz) </w:t>
      </w:r>
      <w:r w:rsidR="005D569C">
        <w:rPr>
          <w:noProof/>
        </w:rPr>
        <w:t>;</w:t>
      </w:r>
      <w:r w:rsidR="00EE1DED">
        <w:rPr>
          <w:noProof/>
        </w:rPr>
        <w:t xml:space="preserve"> 1)</w:t>
      </w:r>
    </w:p>
    <w:p w14:paraId="7D01BF4E" w14:textId="77777777" w:rsidR="00FF13BD" w:rsidRDefault="00FF13BD" w:rsidP="004B4790">
      <w:pPr>
        <w:rPr>
          <w:noProof/>
        </w:rPr>
      </w:pPr>
    </w:p>
    <w:p w14:paraId="5B764D81" w14:textId="223647BD" w:rsidR="00FE55D2" w:rsidRDefault="00FE55D2" w:rsidP="006220D9">
      <w:pPr>
        <w:pStyle w:val="ListParagraph"/>
        <w:numPr>
          <w:ilvl w:val="0"/>
          <w:numId w:val="28"/>
        </w:numPr>
        <w:ind w:firstLineChars="0"/>
        <w:rPr>
          <w:noProof/>
        </w:rPr>
      </w:pPr>
      <w:r>
        <w:rPr>
          <w:noProof/>
        </w:rPr>
        <w:t>And from Nmin, we could termine the GSCN mimimum boundary for band n51</w:t>
      </w:r>
      <w:r w:rsidR="006220D9">
        <w:rPr>
          <w:noProof/>
        </w:rPr>
        <w:t>2</w:t>
      </w:r>
      <w:r>
        <w:rPr>
          <w:noProof/>
        </w:rPr>
        <w:t xml:space="preserve">: </w:t>
      </w:r>
    </w:p>
    <w:p w14:paraId="34D11C10" w14:textId="0BF39059" w:rsidR="00FE55D2" w:rsidRDefault="008E427B" w:rsidP="004B4790">
      <w:pPr>
        <w:rPr>
          <w:noProof/>
        </w:rPr>
      </w:pPr>
      <w:r w:rsidRPr="008E427B">
        <w:rPr>
          <w:noProof/>
        </w:rPr>
        <w:drawing>
          <wp:inline distT="0" distB="0" distL="0" distR="0" wp14:anchorId="19F55E28" wp14:editId="129894F8">
            <wp:extent cx="6122035" cy="2921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1965E" w14:textId="533EC6BC" w:rsidR="008E427B" w:rsidRDefault="008E427B" w:rsidP="006220D9">
      <w:pPr>
        <w:ind w:firstLine="284"/>
        <w:rPr>
          <w:noProof/>
        </w:rPr>
      </w:pPr>
      <w:r>
        <w:rPr>
          <w:noProof/>
        </w:rPr>
        <w:t xml:space="preserve">With </w:t>
      </w:r>
      <w:r w:rsidR="000547C5">
        <w:rPr>
          <w:noProof/>
        </w:rPr>
        <w:t>GSCNmin = Ceiling (</w:t>
      </w:r>
      <w:r w:rsidR="005D569C">
        <w:rPr>
          <w:noProof/>
        </w:rPr>
        <w:t xml:space="preserve"> (</w:t>
      </w:r>
      <w:r w:rsidR="000547C5">
        <w:rPr>
          <w:noProof/>
        </w:rPr>
        <w:t>9942 +</w:t>
      </w:r>
      <w:r w:rsidR="005D569C">
        <w:rPr>
          <w:noProof/>
        </w:rPr>
        <w:t xml:space="preserve"> 7499</w:t>
      </w:r>
      <w:r w:rsidR="000547C5">
        <w:rPr>
          <w:noProof/>
        </w:rPr>
        <w:t>)</w:t>
      </w:r>
      <w:r w:rsidR="005D569C">
        <w:rPr>
          <w:noProof/>
        </w:rPr>
        <w:t xml:space="preserve"> ; 12)</w:t>
      </w:r>
    </w:p>
    <w:p w14:paraId="7EB0B03F" w14:textId="1E735ED6" w:rsidR="003158E4" w:rsidRDefault="003158E4" w:rsidP="006220D9">
      <w:pPr>
        <w:ind w:left="568" w:firstLine="284"/>
        <w:rPr>
          <w:noProof/>
        </w:rPr>
      </w:pPr>
      <w:r>
        <w:rPr>
          <w:noProof/>
        </w:rPr>
        <w:t xml:space="preserve">with 12 being the GSCN step size. </w:t>
      </w:r>
    </w:p>
    <w:p w14:paraId="7CB63491" w14:textId="7E96BFBB" w:rsidR="00A927E1" w:rsidRDefault="00A927E1" w:rsidP="004B4790"/>
    <w:p w14:paraId="10D6729C" w14:textId="6D270BE8" w:rsidR="000A57FF" w:rsidRDefault="001B3843" w:rsidP="004B4790">
      <w:r>
        <w:t xml:space="preserve">Based on the above, 17448 should </w:t>
      </w:r>
      <w:r w:rsidR="00113405">
        <w:t xml:space="preserve">then </w:t>
      </w:r>
      <w:r>
        <w:t>be the lowest GSCN value for band n512</w:t>
      </w:r>
      <w:r w:rsidR="00113405">
        <w:t xml:space="preserve">. </w:t>
      </w:r>
    </w:p>
    <w:p w14:paraId="6C3ED77F" w14:textId="39A9DCEA" w:rsidR="000A57FF" w:rsidRDefault="00113405" w:rsidP="004B4790">
      <w:r>
        <w:t xml:space="preserve">And, following the same rationale </w:t>
      </w:r>
      <w:r w:rsidR="001503BE">
        <w:t>to determine GSCN ranges for bands n512, n511 and n510</w:t>
      </w:r>
      <w:r>
        <w:t>, we mak</w:t>
      </w:r>
      <w:r w:rsidR="001503BE">
        <w:t>e</w:t>
      </w:r>
      <w:r>
        <w:t xml:space="preserve"> the following proposal: </w:t>
      </w:r>
    </w:p>
    <w:p w14:paraId="03AAF129" w14:textId="6D941009" w:rsidR="00217BE2" w:rsidRPr="00FF1AD5" w:rsidRDefault="00217BE2" w:rsidP="00217BE2">
      <w:pPr>
        <w:rPr>
          <w:b/>
          <w:bCs/>
        </w:rPr>
      </w:pPr>
      <w:r w:rsidRPr="00FF1AD5">
        <w:rPr>
          <w:b/>
          <w:bCs/>
        </w:rPr>
        <w:t>Proposal</w:t>
      </w:r>
      <w:r w:rsidR="00113405">
        <w:rPr>
          <w:b/>
          <w:bCs/>
        </w:rPr>
        <w:t>1</w:t>
      </w:r>
      <w:r w:rsidRPr="00FF1AD5">
        <w:rPr>
          <w:b/>
          <w:bCs/>
        </w:rPr>
        <w:t>: Specify n512, n511 and n510 synchronization raster entries according to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217BE2" w:rsidRPr="00FF1AD5" w14:paraId="59A4EEFE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5F86" w14:textId="77777777" w:rsidR="00217BE2" w:rsidRPr="00FF1AD5" w:rsidRDefault="00217BE2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 xml:space="preserve">NTN </w:t>
            </w:r>
            <w:r w:rsidRPr="00FF1AD5">
              <w:rPr>
                <w:rFonts w:eastAsia="Yu Mincho"/>
                <w:i/>
                <w:lang w:val="en-US"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78946" w14:textId="77777777" w:rsidR="00217BE2" w:rsidRPr="00FF1AD5" w:rsidRDefault="00217BE2" w:rsidP="003F0721">
            <w:pPr>
              <w:pStyle w:val="TAH"/>
              <w:rPr>
                <w:rFonts w:eastAsia="Yu Mincho"/>
                <w:lang w:val="en-US" w:eastAsia="ja-JP"/>
              </w:rPr>
            </w:pPr>
            <w:r w:rsidRPr="00FF1AD5">
              <w:rPr>
                <w:rFonts w:eastAsia="Yu Mincho"/>
                <w:lang w:val="en-US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3FD" w14:textId="77777777" w:rsidR="00217BE2" w:rsidRPr="00FF1AD5" w:rsidRDefault="00217BE2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SS Block pattern</w:t>
            </w:r>
            <w:r w:rsidRPr="00FF1AD5">
              <w:rPr>
                <w:lang w:val="en-US"/>
              </w:rPr>
              <w:br/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FEA4" w14:textId="77777777" w:rsidR="00217BE2" w:rsidRPr="00FF1AD5" w:rsidRDefault="00217BE2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Range of GSCN</w:t>
            </w:r>
          </w:p>
          <w:p w14:paraId="2A60ABA0" w14:textId="77777777" w:rsidR="00217BE2" w:rsidRPr="00FF1AD5" w:rsidRDefault="00217BE2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217BE2" w:rsidRPr="00FF1AD5" w14:paraId="5B346DA1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16642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BF9A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57AE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74CB" w14:textId="13FB5338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28</w:t>
            </w:r>
          </w:p>
        </w:tc>
      </w:tr>
      <w:tr w:rsidR="00217BE2" w:rsidRPr="00FF1AD5" w14:paraId="69F1F9D1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AA2F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87BF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667A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74A16" w14:textId="7DB608AC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 w:rsidR="004079D5"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16</w:t>
            </w:r>
          </w:p>
        </w:tc>
      </w:tr>
      <w:tr w:rsidR="00217BE2" w:rsidRPr="00FF1AD5" w14:paraId="38B339FD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9C03D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9A8F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34D9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62B99" w14:textId="55B8E319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28</w:t>
            </w:r>
          </w:p>
        </w:tc>
      </w:tr>
      <w:tr w:rsidR="00217BE2" w:rsidRPr="00FF1AD5" w14:paraId="6F301B9E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47B99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6A81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D377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7F0E" w14:textId="29A405A9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 w:rsidR="004079D5"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16</w:t>
            </w:r>
          </w:p>
        </w:tc>
      </w:tr>
      <w:tr w:rsidR="00217BE2" w:rsidRPr="00FF1AD5" w14:paraId="3604CAB6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06CF1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2CCB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6062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55402" w14:textId="22F680CD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28</w:t>
            </w:r>
          </w:p>
        </w:tc>
      </w:tr>
      <w:tr w:rsidR="00217BE2" w:rsidRPr="00FF1AD5" w14:paraId="3C694C0A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76DD" w14:textId="77777777" w:rsidR="00217BE2" w:rsidRPr="00FF1AD5" w:rsidRDefault="00217BE2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F8D2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3F91" w14:textId="77777777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8F1D" w14:textId="2F84F789" w:rsidR="00217BE2" w:rsidRPr="00FF1AD5" w:rsidRDefault="00217BE2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 w:rsidR="004079D5"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 w:rsidR="004079D5">
              <w:rPr>
                <w:lang w:val="en-US"/>
              </w:rPr>
              <w:t>16</w:t>
            </w:r>
          </w:p>
        </w:tc>
      </w:tr>
    </w:tbl>
    <w:p w14:paraId="2E96E2D1" w14:textId="77777777" w:rsidR="00217BE2" w:rsidRPr="00FF1AD5" w:rsidRDefault="00217BE2" w:rsidP="00217BE2"/>
    <w:p w14:paraId="0A1CCDD4" w14:textId="77777777" w:rsidR="00FB5F61" w:rsidRPr="00FF1AD5" w:rsidRDefault="00FB5F61" w:rsidP="004B4790"/>
    <w:p w14:paraId="23C76744" w14:textId="79B4C3CB" w:rsidR="005C07DD" w:rsidRPr="00FF1AD5" w:rsidRDefault="005C07DD" w:rsidP="00CB0994">
      <w:pPr>
        <w:pStyle w:val="Heading1"/>
        <w:numPr>
          <w:ilvl w:val="0"/>
          <w:numId w:val="1"/>
        </w:numPr>
        <w:rPr>
          <w:lang w:val="en-US"/>
        </w:rPr>
      </w:pPr>
      <w:r w:rsidRPr="00FF1AD5">
        <w:rPr>
          <w:sz w:val="32"/>
          <w:lang w:val="en-US"/>
        </w:rPr>
        <w:t>Conclusion</w:t>
      </w:r>
    </w:p>
    <w:p w14:paraId="00C03EE9" w14:textId="6C77D298" w:rsidR="005C07DD" w:rsidRPr="00FF1AD5" w:rsidRDefault="00225A5D" w:rsidP="005C07DD">
      <w:pPr>
        <w:spacing w:after="120"/>
      </w:pPr>
      <w:r w:rsidRPr="00FF1AD5">
        <w:t xml:space="preserve">In this contribution, we </w:t>
      </w:r>
      <w:r w:rsidR="007F4262" w:rsidRPr="00FF1AD5">
        <w:t xml:space="preserve">discussed the </w:t>
      </w:r>
      <w:r w:rsidR="00CF4779" w:rsidRPr="00FF1AD5">
        <w:t xml:space="preserve">system parameters to be used for the </w:t>
      </w:r>
      <w:r w:rsidR="007F4262" w:rsidRPr="00FF1AD5">
        <w:t xml:space="preserve">NTN </w:t>
      </w:r>
      <w:r w:rsidR="002C2D1F" w:rsidRPr="00FF1AD5">
        <w:t xml:space="preserve">satellite </w:t>
      </w:r>
      <w:r w:rsidR="007F4262" w:rsidRPr="00FF1AD5">
        <w:t xml:space="preserve">bands </w:t>
      </w:r>
      <w:r w:rsidR="00FF42F6" w:rsidRPr="00FF1AD5">
        <w:t xml:space="preserve">agreed in last RAN4 meeting. </w:t>
      </w:r>
      <w:r w:rsidR="00375E74" w:rsidRPr="00FF1AD5">
        <w:t xml:space="preserve">We </w:t>
      </w:r>
      <w:r w:rsidR="003A3559" w:rsidRPr="00FF1AD5">
        <w:t>made the following proposals:</w:t>
      </w:r>
    </w:p>
    <w:p w14:paraId="3E9F1ECD" w14:textId="77777777" w:rsidR="00612A02" w:rsidRPr="00FF1AD5" w:rsidRDefault="00612A02" w:rsidP="005C07DD">
      <w:pPr>
        <w:spacing w:after="120"/>
      </w:pPr>
    </w:p>
    <w:p w14:paraId="621A6733" w14:textId="01409820" w:rsidR="00AB6249" w:rsidRPr="00FF1AD5" w:rsidRDefault="00AB6249" w:rsidP="00AB6249">
      <w:pPr>
        <w:rPr>
          <w:b/>
          <w:bCs/>
        </w:rPr>
      </w:pPr>
      <w:r w:rsidRPr="00FF1AD5">
        <w:rPr>
          <w:b/>
          <w:bCs/>
        </w:rPr>
        <w:t>Proposal</w:t>
      </w:r>
      <w:r w:rsidR="00815CAE">
        <w:rPr>
          <w:b/>
          <w:bCs/>
        </w:rPr>
        <w:t>1</w:t>
      </w:r>
      <w:r w:rsidRPr="00FF1AD5">
        <w:rPr>
          <w:b/>
          <w:bCs/>
        </w:rPr>
        <w:t>: Specify n512, n511 and n510 synchronization raster entries according to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2165"/>
        <w:gridCol w:w="1827"/>
        <w:gridCol w:w="2593"/>
      </w:tblGrid>
      <w:tr w:rsidR="00AB6249" w:rsidRPr="00FF1AD5" w14:paraId="7B3B9134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5F13C" w14:textId="77777777" w:rsidR="00AB6249" w:rsidRPr="00FF1AD5" w:rsidRDefault="00AB6249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lastRenderedPageBreak/>
              <w:t xml:space="preserve">NTN </w:t>
            </w:r>
            <w:r w:rsidRPr="00FF1AD5">
              <w:rPr>
                <w:rFonts w:eastAsia="Yu Mincho"/>
                <w:i/>
                <w:lang w:val="en-US"/>
              </w:rPr>
              <w:t>operating band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45F3D" w14:textId="77777777" w:rsidR="00AB6249" w:rsidRPr="00FF1AD5" w:rsidRDefault="00AB6249" w:rsidP="003F0721">
            <w:pPr>
              <w:pStyle w:val="TAH"/>
              <w:rPr>
                <w:rFonts w:eastAsia="Yu Mincho"/>
                <w:lang w:val="en-US" w:eastAsia="ja-JP"/>
              </w:rPr>
            </w:pPr>
            <w:r w:rsidRPr="00FF1AD5">
              <w:rPr>
                <w:rFonts w:eastAsia="Yu Mincho"/>
                <w:lang w:val="en-US"/>
              </w:rPr>
              <w:t>SS Block SCS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69C34" w14:textId="77777777" w:rsidR="00AB6249" w:rsidRPr="00FF1AD5" w:rsidRDefault="00AB6249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SS Block pattern</w:t>
            </w:r>
            <w:r w:rsidRPr="00FF1AD5">
              <w:rPr>
                <w:lang w:val="en-US"/>
              </w:rPr>
              <w:br/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1FBA" w14:textId="77777777" w:rsidR="00AB6249" w:rsidRPr="00FF1AD5" w:rsidRDefault="00AB6249" w:rsidP="003F0721">
            <w:pPr>
              <w:pStyle w:val="TAH"/>
              <w:rPr>
                <w:rFonts w:eastAsia="Yu Mincho"/>
                <w:vertAlign w:val="subscript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Range of GSCN</w:t>
            </w:r>
          </w:p>
          <w:p w14:paraId="35B4FC30" w14:textId="77777777" w:rsidR="00AB6249" w:rsidRPr="00FF1AD5" w:rsidRDefault="00AB6249" w:rsidP="003F0721">
            <w:pPr>
              <w:pStyle w:val="TAH"/>
              <w:rPr>
                <w:rFonts w:eastAsia="Yu Mincho"/>
                <w:lang w:val="en-US"/>
              </w:rPr>
            </w:pPr>
            <w:r w:rsidRPr="00FF1AD5">
              <w:rPr>
                <w:rFonts w:eastAsia="Yu Mincho"/>
                <w:lang w:val="en-US"/>
              </w:rPr>
              <w:t>(First – &lt;Step size&gt; – Last)</w:t>
            </w:r>
          </w:p>
        </w:tc>
      </w:tr>
      <w:tr w:rsidR="00AB6249" w:rsidRPr="00FF1AD5" w14:paraId="2AD24A85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E7AF1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F3D8C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76F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A5AA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28</w:t>
            </w:r>
          </w:p>
        </w:tc>
      </w:tr>
      <w:tr w:rsidR="00AB6249" w:rsidRPr="00FF1AD5" w14:paraId="3CF27842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8909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30B5D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DA9C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54C1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16</w:t>
            </w:r>
          </w:p>
        </w:tc>
      </w:tr>
      <w:tr w:rsidR="00AB6249" w:rsidRPr="00FF1AD5" w14:paraId="3D4FF772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C5777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41C1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492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1524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28</w:t>
            </w:r>
          </w:p>
        </w:tc>
      </w:tr>
      <w:tr w:rsidR="00AB6249" w:rsidRPr="00FF1AD5" w14:paraId="7987BDB4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A383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9CEC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FCBF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6249E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16</w:t>
            </w:r>
          </w:p>
        </w:tc>
      </w:tr>
      <w:tr w:rsidR="00AB6249" w:rsidRPr="00FF1AD5" w14:paraId="180AD904" w14:textId="77777777" w:rsidTr="003F0721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85896A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  <w:r w:rsidRPr="00FF1AD5">
              <w:rPr>
                <w:lang w:val="en-US"/>
              </w:rPr>
              <w:t>n510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9E6C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120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2D3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D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E56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1744</w:t>
            </w:r>
            <w:r>
              <w:rPr>
                <w:lang w:val="en-US"/>
              </w:rPr>
              <w:t>8</w:t>
            </w:r>
            <w:r w:rsidRPr="00FF1AD5">
              <w:rPr>
                <w:lang w:val="en-US"/>
              </w:rPr>
              <w:t xml:space="preserve"> – &lt;1</w:t>
            </w:r>
            <w:r>
              <w:rPr>
                <w:lang w:val="en-US"/>
              </w:rPr>
              <w:t>2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28</w:t>
            </w:r>
          </w:p>
        </w:tc>
      </w:tr>
      <w:tr w:rsidR="00AB6249" w:rsidRPr="00FF1AD5" w14:paraId="43929633" w14:textId="77777777" w:rsidTr="003F0721">
        <w:trPr>
          <w:cantSplit/>
          <w:jc w:val="center"/>
        </w:trPr>
        <w:tc>
          <w:tcPr>
            <w:tcW w:w="19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287" w14:textId="77777777" w:rsidR="00AB6249" w:rsidRPr="00FF1AD5" w:rsidRDefault="00AB6249" w:rsidP="003F0721">
            <w:pPr>
              <w:pStyle w:val="TAC"/>
              <w:rPr>
                <w:rFonts w:eastAsia="Yu Mincho"/>
                <w:lang w:val="en-US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8678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240 kHz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C652A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Case E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BF3F" w14:textId="77777777" w:rsidR="00AB6249" w:rsidRPr="00FF1AD5" w:rsidRDefault="00AB6249" w:rsidP="003F0721">
            <w:pPr>
              <w:pStyle w:val="TAC"/>
              <w:rPr>
                <w:lang w:val="en-US"/>
              </w:rPr>
            </w:pPr>
            <w:r w:rsidRPr="00FF1AD5">
              <w:rPr>
                <w:lang w:val="en-US"/>
              </w:rPr>
              <w:t>174</w:t>
            </w:r>
            <w:r>
              <w:rPr>
                <w:lang w:val="en-US"/>
              </w:rPr>
              <w:t>72</w:t>
            </w:r>
            <w:r w:rsidRPr="00FF1AD5">
              <w:rPr>
                <w:lang w:val="en-US"/>
              </w:rPr>
              <w:t xml:space="preserve"> – &lt;2</w:t>
            </w:r>
            <w:r>
              <w:rPr>
                <w:lang w:val="en-US"/>
              </w:rPr>
              <w:t>4</w:t>
            </w:r>
            <w:r w:rsidRPr="00FF1AD5">
              <w:rPr>
                <w:lang w:val="en-US"/>
              </w:rPr>
              <w:t>&gt; – 194</w:t>
            </w:r>
            <w:r>
              <w:rPr>
                <w:lang w:val="en-US"/>
              </w:rPr>
              <w:t>16</w:t>
            </w:r>
          </w:p>
        </w:tc>
      </w:tr>
    </w:tbl>
    <w:p w14:paraId="6B7D5791" w14:textId="77777777" w:rsidR="00E771E1" w:rsidRPr="00FF1AD5" w:rsidRDefault="00E771E1" w:rsidP="005C07DD">
      <w:pPr>
        <w:spacing w:after="120"/>
      </w:pPr>
    </w:p>
    <w:p w14:paraId="6A3A2F22" w14:textId="77777777" w:rsidR="005C07DD" w:rsidRPr="00FF1AD5" w:rsidRDefault="005C07DD" w:rsidP="00CB0994">
      <w:pPr>
        <w:pStyle w:val="Heading1"/>
        <w:numPr>
          <w:ilvl w:val="0"/>
          <w:numId w:val="1"/>
        </w:numPr>
        <w:ind w:left="400" w:hanging="400"/>
        <w:rPr>
          <w:lang w:val="en-US"/>
        </w:rPr>
      </w:pPr>
      <w:r w:rsidRPr="00FF1AD5">
        <w:rPr>
          <w:sz w:val="32"/>
          <w:lang w:val="en-US"/>
        </w:rPr>
        <w:t>Reference</w:t>
      </w:r>
    </w:p>
    <w:p w14:paraId="11C81DAE" w14:textId="3297D0A1" w:rsidR="00922309" w:rsidRPr="00FF1AD5" w:rsidRDefault="00922309" w:rsidP="00922309">
      <w:pPr>
        <w:numPr>
          <w:ilvl w:val="0"/>
          <w:numId w:val="22"/>
        </w:numPr>
        <w:spacing w:after="160" w:line="259" w:lineRule="auto"/>
        <w:rPr>
          <w:bCs/>
        </w:rPr>
      </w:pPr>
      <w:bookmarkStart w:id="0" w:name="_Ref71297840"/>
      <w:bookmarkStart w:id="1" w:name="_Ref109741660"/>
      <w:bookmarkStart w:id="2" w:name="_Ref114939775"/>
      <w:r w:rsidRPr="00FF1AD5">
        <w:t>RP-2</w:t>
      </w:r>
      <w:r w:rsidR="00F95BDE" w:rsidRPr="00FF1AD5">
        <w:t>3</w:t>
      </w:r>
      <w:r w:rsidR="00090240" w:rsidRPr="00FF1AD5">
        <w:t>0809</w:t>
      </w:r>
      <w:r w:rsidRPr="00FF1AD5">
        <w:t xml:space="preserve">, </w:t>
      </w:r>
      <w:bookmarkEnd w:id="0"/>
      <w:bookmarkEnd w:id="1"/>
      <w:r w:rsidR="00F05A1F" w:rsidRPr="00FF1AD5">
        <w:t>NR NTN (Non-Terrestrial Networks) enhancements, Thal</w:t>
      </w:r>
      <w:r w:rsidR="002638B0" w:rsidRPr="00FF1AD5">
        <w:t>es</w:t>
      </w:r>
      <w:bookmarkEnd w:id="2"/>
    </w:p>
    <w:p w14:paraId="04D23C59" w14:textId="7019AEC3" w:rsidR="00380C2E" w:rsidRDefault="0080771A" w:rsidP="00922309">
      <w:pPr>
        <w:numPr>
          <w:ilvl w:val="0"/>
          <w:numId w:val="22"/>
        </w:numPr>
        <w:spacing w:after="160" w:line="259" w:lineRule="auto"/>
      </w:pPr>
      <w:bookmarkStart w:id="3" w:name="_Ref125650918"/>
      <w:bookmarkStart w:id="4" w:name="_Ref131682100"/>
      <w:bookmarkStart w:id="5" w:name="_Ref118219247"/>
      <w:r w:rsidRPr="00FF1AD5">
        <w:t>R4-</w:t>
      </w:r>
      <w:bookmarkEnd w:id="3"/>
      <w:r w:rsidR="00E9678B" w:rsidRPr="00FF1AD5">
        <w:t>2</w:t>
      </w:r>
      <w:r w:rsidR="007C626C" w:rsidRPr="00FF1AD5">
        <w:t>30</w:t>
      </w:r>
      <w:r w:rsidR="005E6CDF">
        <w:t>9766</w:t>
      </w:r>
      <w:r w:rsidR="00E9678B" w:rsidRPr="00FF1AD5">
        <w:t xml:space="preserve">, </w:t>
      </w:r>
      <w:r w:rsidR="004C60C0" w:rsidRPr="004C60C0">
        <w:t>WF for system parameters on Ka band</w:t>
      </w:r>
      <w:r w:rsidR="007C626C" w:rsidRPr="00FF1AD5">
        <w:t>, Thales</w:t>
      </w:r>
      <w:bookmarkEnd w:id="4"/>
    </w:p>
    <w:p w14:paraId="6C516E2F" w14:textId="706EA7E5" w:rsidR="00467ADC" w:rsidRPr="00FF1AD5" w:rsidRDefault="00727E64" w:rsidP="00922309">
      <w:pPr>
        <w:numPr>
          <w:ilvl w:val="0"/>
          <w:numId w:val="22"/>
        </w:numPr>
        <w:spacing w:after="160" w:line="259" w:lineRule="auto"/>
      </w:pPr>
      <w:bookmarkStart w:id="6" w:name="_Ref142055865"/>
      <w:r>
        <w:t xml:space="preserve">TR 38.817-01, </w:t>
      </w:r>
      <w:r w:rsidR="00A214A7">
        <w:t>G</w:t>
      </w:r>
      <w:r w:rsidR="00A214A7" w:rsidRPr="003844B0">
        <w:t xml:space="preserve">eneral aspects for User Equipment (UE) Radio Frequency (RF) for NR, </w:t>
      </w:r>
      <w:r w:rsidR="003844B0" w:rsidRPr="003844B0">
        <w:t>v15.5.0</w:t>
      </w:r>
    </w:p>
    <w:bookmarkEnd w:id="5"/>
    <w:bookmarkEnd w:id="6"/>
    <w:p w14:paraId="1A722D63" w14:textId="2FE3A1BF" w:rsidR="00CF0372" w:rsidRPr="00FF1AD5" w:rsidRDefault="00CF0372" w:rsidP="005E1C14">
      <w:pPr>
        <w:spacing w:after="160" w:line="259" w:lineRule="auto"/>
      </w:pPr>
    </w:p>
    <w:sectPr w:rsidR="00CF0372" w:rsidRPr="00FF1AD5" w:rsidSect="00D91C4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6304A8" w14:textId="77777777" w:rsidR="00E624D8" w:rsidRDefault="00E624D8" w:rsidP="001B4DC7">
      <w:pPr>
        <w:spacing w:after="0"/>
      </w:pPr>
      <w:r>
        <w:separator/>
      </w:r>
    </w:p>
  </w:endnote>
  <w:endnote w:type="continuationSeparator" w:id="0">
    <w:p w14:paraId="556D558E" w14:textId="77777777" w:rsidR="00E624D8" w:rsidRDefault="00E624D8" w:rsidP="001B4DC7">
      <w:pPr>
        <w:spacing w:after="0"/>
      </w:pPr>
      <w:r>
        <w:continuationSeparator/>
      </w:r>
    </w:p>
  </w:endnote>
  <w:endnote w:type="continuationNotice" w:id="1">
    <w:p w14:paraId="3C2D2AD7" w14:textId="77777777" w:rsidR="00E624D8" w:rsidRDefault="00E624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AC4FB" w14:textId="77777777" w:rsidR="00D13E5C" w:rsidRDefault="00D13E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626A1" w14:textId="77777777" w:rsidR="00D13E5C" w:rsidRDefault="00D13E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1CEFA" w14:textId="77777777" w:rsidR="00D13E5C" w:rsidRDefault="00D13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69150" w14:textId="77777777" w:rsidR="00E624D8" w:rsidRDefault="00E624D8" w:rsidP="001B4DC7">
      <w:pPr>
        <w:spacing w:after="0"/>
      </w:pPr>
      <w:r>
        <w:separator/>
      </w:r>
    </w:p>
  </w:footnote>
  <w:footnote w:type="continuationSeparator" w:id="0">
    <w:p w14:paraId="5A0A7ED4" w14:textId="77777777" w:rsidR="00E624D8" w:rsidRDefault="00E624D8" w:rsidP="001B4DC7">
      <w:pPr>
        <w:spacing w:after="0"/>
      </w:pPr>
      <w:r>
        <w:continuationSeparator/>
      </w:r>
    </w:p>
  </w:footnote>
  <w:footnote w:type="continuationNotice" w:id="1">
    <w:p w14:paraId="103ED306" w14:textId="77777777" w:rsidR="00E624D8" w:rsidRDefault="00E624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15445" w14:textId="77777777" w:rsidR="00D13E5C" w:rsidRDefault="00D13E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CA500" w14:textId="77777777" w:rsidR="00D13E5C" w:rsidRDefault="00D13E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009FB" w14:textId="77777777" w:rsidR="00D13E5C" w:rsidRDefault="00D13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7510"/>
    <w:multiLevelType w:val="multilevel"/>
    <w:tmpl w:val="000C7510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2B3E63"/>
    <w:multiLevelType w:val="hybridMultilevel"/>
    <w:tmpl w:val="2EC48A90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FBA12E2"/>
    <w:multiLevelType w:val="multilevel"/>
    <w:tmpl w:val="0FBA12E2"/>
    <w:lvl w:ilvl="0">
      <w:start w:val="1"/>
      <w:numFmt w:val="decimal"/>
      <w:lvlText w:val="%1)"/>
      <w:lvlJc w:val="left"/>
      <w:pPr>
        <w:ind w:left="1356" w:hanging="42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776" w:hanging="420"/>
      </w:pPr>
    </w:lvl>
    <w:lvl w:ilvl="2">
      <w:start w:val="1"/>
      <w:numFmt w:val="lowerRoman"/>
      <w:lvlText w:val="%3."/>
      <w:lvlJc w:val="right"/>
      <w:pPr>
        <w:ind w:left="2196" w:hanging="420"/>
      </w:pPr>
    </w:lvl>
    <w:lvl w:ilvl="3">
      <w:start w:val="1"/>
      <w:numFmt w:val="decimal"/>
      <w:lvlText w:val="%4."/>
      <w:lvlJc w:val="left"/>
      <w:pPr>
        <w:ind w:left="2616" w:hanging="420"/>
      </w:pPr>
    </w:lvl>
    <w:lvl w:ilvl="4">
      <w:start w:val="1"/>
      <w:numFmt w:val="lowerLetter"/>
      <w:lvlText w:val="%5)"/>
      <w:lvlJc w:val="left"/>
      <w:pPr>
        <w:ind w:left="3036" w:hanging="420"/>
      </w:pPr>
    </w:lvl>
    <w:lvl w:ilvl="5">
      <w:start w:val="1"/>
      <w:numFmt w:val="lowerRoman"/>
      <w:lvlText w:val="%6."/>
      <w:lvlJc w:val="right"/>
      <w:pPr>
        <w:ind w:left="3456" w:hanging="420"/>
      </w:pPr>
    </w:lvl>
    <w:lvl w:ilvl="6">
      <w:start w:val="1"/>
      <w:numFmt w:val="decimal"/>
      <w:lvlText w:val="%7."/>
      <w:lvlJc w:val="left"/>
      <w:pPr>
        <w:ind w:left="3876" w:hanging="420"/>
      </w:pPr>
    </w:lvl>
    <w:lvl w:ilvl="7">
      <w:start w:val="1"/>
      <w:numFmt w:val="lowerLetter"/>
      <w:lvlText w:val="%8)"/>
      <w:lvlJc w:val="left"/>
      <w:pPr>
        <w:ind w:left="4296" w:hanging="420"/>
      </w:pPr>
    </w:lvl>
    <w:lvl w:ilvl="8">
      <w:start w:val="1"/>
      <w:numFmt w:val="lowerRoman"/>
      <w:lvlText w:val="%9."/>
      <w:lvlJc w:val="right"/>
      <w:pPr>
        <w:ind w:left="4716" w:hanging="420"/>
      </w:pPr>
    </w:lvl>
  </w:abstractNum>
  <w:abstractNum w:abstractNumId="3" w15:restartNumberingAfterBreak="0">
    <w:nsid w:val="15C14ABA"/>
    <w:multiLevelType w:val="hybridMultilevel"/>
    <w:tmpl w:val="663A5ABC"/>
    <w:lvl w:ilvl="0" w:tplc="EBB8AEEE">
      <w:start w:val="4"/>
      <w:numFmt w:val="decimal"/>
      <w:lvlText w:val="%1"/>
      <w:lvlJc w:val="left"/>
      <w:pPr>
        <w:ind w:left="76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80" w:hanging="360"/>
      </w:pPr>
    </w:lvl>
    <w:lvl w:ilvl="2" w:tplc="2000001B" w:tentative="1">
      <w:start w:val="1"/>
      <w:numFmt w:val="lowerRoman"/>
      <w:lvlText w:val="%3."/>
      <w:lvlJc w:val="right"/>
      <w:pPr>
        <w:ind w:left="2200" w:hanging="180"/>
      </w:pPr>
    </w:lvl>
    <w:lvl w:ilvl="3" w:tplc="2000000F" w:tentative="1">
      <w:start w:val="1"/>
      <w:numFmt w:val="decimal"/>
      <w:lvlText w:val="%4."/>
      <w:lvlJc w:val="left"/>
      <w:pPr>
        <w:ind w:left="2920" w:hanging="360"/>
      </w:pPr>
    </w:lvl>
    <w:lvl w:ilvl="4" w:tplc="20000019" w:tentative="1">
      <w:start w:val="1"/>
      <w:numFmt w:val="lowerLetter"/>
      <w:lvlText w:val="%5."/>
      <w:lvlJc w:val="left"/>
      <w:pPr>
        <w:ind w:left="3640" w:hanging="360"/>
      </w:pPr>
    </w:lvl>
    <w:lvl w:ilvl="5" w:tplc="2000001B" w:tentative="1">
      <w:start w:val="1"/>
      <w:numFmt w:val="lowerRoman"/>
      <w:lvlText w:val="%6."/>
      <w:lvlJc w:val="right"/>
      <w:pPr>
        <w:ind w:left="4360" w:hanging="180"/>
      </w:pPr>
    </w:lvl>
    <w:lvl w:ilvl="6" w:tplc="2000000F" w:tentative="1">
      <w:start w:val="1"/>
      <w:numFmt w:val="decimal"/>
      <w:lvlText w:val="%7."/>
      <w:lvlJc w:val="left"/>
      <w:pPr>
        <w:ind w:left="5080" w:hanging="360"/>
      </w:pPr>
    </w:lvl>
    <w:lvl w:ilvl="7" w:tplc="20000019" w:tentative="1">
      <w:start w:val="1"/>
      <w:numFmt w:val="lowerLetter"/>
      <w:lvlText w:val="%8."/>
      <w:lvlJc w:val="left"/>
      <w:pPr>
        <w:ind w:left="5800" w:hanging="360"/>
      </w:pPr>
    </w:lvl>
    <w:lvl w:ilvl="8" w:tplc="2000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4" w15:restartNumberingAfterBreak="0">
    <w:nsid w:val="16783C81"/>
    <w:multiLevelType w:val="multilevel"/>
    <w:tmpl w:val="16783C81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D783C"/>
    <w:multiLevelType w:val="multilevel"/>
    <w:tmpl w:val="1D2D783C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26530A8"/>
    <w:multiLevelType w:val="hybridMultilevel"/>
    <w:tmpl w:val="3B720022"/>
    <w:lvl w:ilvl="0" w:tplc="15C0BB9E">
      <w:start w:val="27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942E8C"/>
    <w:multiLevelType w:val="multilevel"/>
    <w:tmpl w:val="2A942E8C"/>
    <w:lvl w:ilvl="0">
      <w:start w:val="1"/>
      <w:numFmt w:val="lowerLetter"/>
      <w:lvlText w:val="%1."/>
      <w:lvlJc w:val="left"/>
      <w:pPr>
        <w:ind w:left="1407" w:hanging="420"/>
      </w:pPr>
    </w:lvl>
    <w:lvl w:ilvl="1">
      <w:start w:val="1"/>
      <w:numFmt w:val="lowerLetter"/>
      <w:lvlText w:val="%2)"/>
      <w:lvlJc w:val="left"/>
      <w:pPr>
        <w:ind w:left="1827" w:hanging="420"/>
      </w:pPr>
    </w:lvl>
    <w:lvl w:ilvl="2">
      <w:start w:val="1"/>
      <w:numFmt w:val="lowerRoman"/>
      <w:lvlText w:val="%3."/>
      <w:lvlJc w:val="right"/>
      <w:pPr>
        <w:ind w:left="2247" w:hanging="420"/>
      </w:pPr>
    </w:lvl>
    <w:lvl w:ilvl="3">
      <w:start w:val="1"/>
      <w:numFmt w:val="decimal"/>
      <w:lvlText w:val="%4."/>
      <w:lvlJc w:val="left"/>
      <w:pPr>
        <w:ind w:left="2667" w:hanging="420"/>
      </w:pPr>
    </w:lvl>
    <w:lvl w:ilvl="4">
      <w:start w:val="1"/>
      <w:numFmt w:val="lowerLetter"/>
      <w:lvlText w:val="%5)"/>
      <w:lvlJc w:val="left"/>
      <w:pPr>
        <w:ind w:left="3087" w:hanging="420"/>
      </w:pPr>
    </w:lvl>
    <w:lvl w:ilvl="5">
      <w:start w:val="1"/>
      <w:numFmt w:val="lowerRoman"/>
      <w:lvlText w:val="%6."/>
      <w:lvlJc w:val="right"/>
      <w:pPr>
        <w:ind w:left="3507" w:hanging="420"/>
      </w:pPr>
    </w:lvl>
    <w:lvl w:ilvl="6">
      <w:start w:val="1"/>
      <w:numFmt w:val="decimal"/>
      <w:lvlText w:val="%7."/>
      <w:lvlJc w:val="left"/>
      <w:pPr>
        <w:ind w:left="3927" w:hanging="420"/>
      </w:pPr>
    </w:lvl>
    <w:lvl w:ilvl="7">
      <w:start w:val="1"/>
      <w:numFmt w:val="lowerLetter"/>
      <w:lvlText w:val="%8)"/>
      <w:lvlJc w:val="left"/>
      <w:pPr>
        <w:ind w:left="4347" w:hanging="420"/>
      </w:pPr>
    </w:lvl>
    <w:lvl w:ilvl="8">
      <w:start w:val="1"/>
      <w:numFmt w:val="lowerRoman"/>
      <w:lvlText w:val="%9."/>
      <w:lvlJc w:val="right"/>
      <w:pPr>
        <w:ind w:left="4767" w:hanging="42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3C8B700F"/>
    <w:multiLevelType w:val="multilevel"/>
    <w:tmpl w:val="3C8B700F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6D36D1"/>
    <w:multiLevelType w:val="hybridMultilevel"/>
    <w:tmpl w:val="920653C0"/>
    <w:lvl w:ilvl="0" w:tplc="AB869E90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F46EB7"/>
    <w:multiLevelType w:val="multilevel"/>
    <w:tmpl w:val="41F46EB7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2D778C"/>
    <w:multiLevelType w:val="hybridMultilevel"/>
    <w:tmpl w:val="ED2C4D86"/>
    <w:lvl w:ilvl="0" w:tplc="E680558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4F3A26"/>
    <w:multiLevelType w:val="multilevel"/>
    <w:tmpl w:val="4C4F3A26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default"/>
      </w:rPr>
    </w:lvl>
  </w:abstractNum>
  <w:abstractNum w:abstractNumId="14" w15:restartNumberingAfterBreak="0">
    <w:nsid w:val="4EAD1712"/>
    <w:multiLevelType w:val="multilevel"/>
    <w:tmpl w:val="4EAD1712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BD13C1"/>
    <w:multiLevelType w:val="multilevel"/>
    <w:tmpl w:val="51BD13C1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51F2736B"/>
    <w:multiLevelType w:val="multilevel"/>
    <w:tmpl w:val="51F2736B"/>
    <w:lvl w:ilvl="0">
      <w:start w:val="1"/>
      <w:numFmt w:val="bullet"/>
      <w:lvlText w:val=""/>
      <w:lvlJc w:val="left"/>
      <w:pPr>
        <w:ind w:left="1356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7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9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1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3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5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7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9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716" w:hanging="420"/>
      </w:pPr>
      <w:rPr>
        <w:rFonts w:ascii="Wingdings" w:hAnsi="Wingdings" w:hint="default"/>
      </w:rPr>
    </w:lvl>
  </w:abstractNum>
  <w:abstractNum w:abstractNumId="17" w15:restartNumberingAfterBreak="0">
    <w:nsid w:val="5A855F1C"/>
    <w:multiLevelType w:val="multilevel"/>
    <w:tmpl w:val="5A855F1C"/>
    <w:lvl w:ilvl="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CD75F2"/>
    <w:multiLevelType w:val="hybridMultilevel"/>
    <w:tmpl w:val="D18A2C6A"/>
    <w:lvl w:ilvl="0" w:tplc="154C5A34">
      <w:start w:val="6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671D4"/>
    <w:multiLevelType w:val="multilevel"/>
    <w:tmpl w:val="623671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66DA179D"/>
    <w:multiLevelType w:val="multilevel"/>
    <w:tmpl w:val="66DA179D"/>
    <w:lvl w:ilvl="0">
      <w:start w:val="1"/>
      <w:numFmt w:val="bullet"/>
      <w:lvlText w:val=""/>
      <w:lvlJc w:val="left"/>
      <w:pPr>
        <w:ind w:left="98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6FA13DCC"/>
    <w:multiLevelType w:val="hybridMultilevel"/>
    <w:tmpl w:val="82FCA708"/>
    <w:lvl w:ilvl="0" w:tplc="7C24D9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7D2FDF"/>
    <w:multiLevelType w:val="hybridMultilevel"/>
    <w:tmpl w:val="4328C514"/>
    <w:lvl w:ilvl="0" w:tplc="26C0F4C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B4450"/>
    <w:multiLevelType w:val="multilevel"/>
    <w:tmpl w:val="712B4450"/>
    <w:lvl w:ilvl="0">
      <w:start w:val="1"/>
      <w:numFmt w:val="decimal"/>
      <w:lvlText w:val="%1."/>
      <w:lvlJc w:val="left"/>
      <w:pPr>
        <w:ind w:left="2122" w:hanging="420"/>
      </w:pPr>
    </w:lvl>
    <w:lvl w:ilvl="1">
      <w:start w:val="1"/>
      <w:numFmt w:val="lowerLetter"/>
      <w:lvlText w:val="%2)"/>
      <w:lvlJc w:val="left"/>
      <w:pPr>
        <w:ind w:left="2280" w:hanging="420"/>
      </w:pPr>
    </w:lvl>
    <w:lvl w:ilvl="2">
      <w:start w:val="1"/>
      <w:numFmt w:val="lowerRoman"/>
      <w:lvlText w:val="%3."/>
      <w:lvlJc w:val="right"/>
      <w:pPr>
        <w:ind w:left="2700" w:hanging="420"/>
      </w:pPr>
    </w:lvl>
    <w:lvl w:ilvl="3">
      <w:start w:val="1"/>
      <w:numFmt w:val="decimal"/>
      <w:lvlText w:val="%4."/>
      <w:lvlJc w:val="left"/>
      <w:pPr>
        <w:ind w:left="3120" w:hanging="420"/>
      </w:pPr>
    </w:lvl>
    <w:lvl w:ilvl="4">
      <w:start w:val="1"/>
      <w:numFmt w:val="lowerLetter"/>
      <w:lvlText w:val="%5)"/>
      <w:lvlJc w:val="left"/>
      <w:pPr>
        <w:ind w:left="3540" w:hanging="420"/>
      </w:pPr>
    </w:lvl>
    <w:lvl w:ilvl="5">
      <w:start w:val="1"/>
      <w:numFmt w:val="lowerRoman"/>
      <w:lvlText w:val="%6."/>
      <w:lvlJc w:val="right"/>
      <w:pPr>
        <w:ind w:left="3960" w:hanging="420"/>
      </w:pPr>
    </w:lvl>
    <w:lvl w:ilvl="6">
      <w:start w:val="1"/>
      <w:numFmt w:val="decimal"/>
      <w:lvlText w:val="%7."/>
      <w:lvlJc w:val="left"/>
      <w:pPr>
        <w:ind w:left="4380" w:hanging="420"/>
      </w:pPr>
    </w:lvl>
    <w:lvl w:ilvl="7">
      <w:start w:val="1"/>
      <w:numFmt w:val="lowerLetter"/>
      <w:lvlText w:val="%8)"/>
      <w:lvlJc w:val="left"/>
      <w:pPr>
        <w:ind w:left="4800" w:hanging="420"/>
      </w:pPr>
    </w:lvl>
    <w:lvl w:ilvl="8">
      <w:start w:val="1"/>
      <w:numFmt w:val="lowerRoman"/>
      <w:lvlText w:val="%9."/>
      <w:lvlJc w:val="right"/>
      <w:pPr>
        <w:ind w:left="5220" w:hanging="420"/>
      </w:pPr>
    </w:lvl>
  </w:abstractNum>
  <w:abstractNum w:abstractNumId="2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D07918"/>
    <w:multiLevelType w:val="hybridMultilevel"/>
    <w:tmpl w:val="F75A047E"/>
    <w:lvl w:ilvl="0" w:tplc="2F1C901C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072388987">
    <w:abstractNumId w:val="19"/>
  </w:num>
  <w:num w:numId="2" w16cid:durableId="988510673">
    <w:abstractNumId w:val="8"/>
  </w:num>
  <w:num w:numId="3" w16cid:durableId="1301763245">
    <w:abstractNumId w:val="24"/>
  </w:num>
  <w:num w:numId="4" w16cid:durableId="1799644164">
    <w:abstractNumId w:val="13"/>
  </w:num>
  <w:num w:numId="5" w16cid:durableId="935138055">
    <w:abstractNumId w:val="23"/>
  </w:num>
  <w:num w:numId="6" w16cid:durableId="1432629174">
    <w:abstractNumId w:val="20"/>
  </w:num>
  <w:num w:numId="7" w16cid:durableId="833958598">
    <w:abstractNumId w:val="7"/>
  </w:num>
  <w:num w:numId="8" w16cid:durableId="188565387">
    <w:abstractNumId w:val="16"/>
  </w:num>
  <w:num w:numId="9" w16cid:durableId="794447240">
    <w:abstractNumId w:val="2"/>
  </w:num>
  <w:num w:numId="10" w16cid:durableId="1451971150">
    <w:abstractNumId w:val="5"/>
  </w:num>
  <w:num w:numId="11" w16cid:durableId="558249789">
    <w:abstractNumId w:val="4"/>
  </w:num>
  <w:num w:numId="12" w16cid:durableId="658316294">
    <w:abstractNumId w:val="11"/>
  </w:num>
  <w:num w:numId="13" w16cid:durableId="873230215">
    <w:abstractNumId w:val="0"/>
  </w:num>
  <w:num w:numId="14" w16cid:durableId="145050173">
    <w:abstractNumId w:val="9"/>
  </w:num>
  <w:num w:numId="15" w16cid:durableId="1555656322">
    <w:abstractNumId w:val="14"/>
  </w:num>
  <w:num w:numId="16" w16cid:durableId="53815783">
    <w:abstractNumId w:val="17"/>
  </w:num>
  <w:num w:numId="17" w16cid:durableId="286282192">
    <w:abstractNumId w:val="15"/>
  </w:num>
  <w:num w:numId="18" w16cid:durableId="1056852771">
    <w:abstractNumId w:val="12"/>
  </w:num>
  <w:num w:numId="19" w16cid:durableId="645668371">
    <w:abstractNumId w:val="22"/>
  </w:num>
  <w:num w:numId="20" w16cid:durableId="620306861">
    <w:abstractNumId w:val="19"/>
  </w:num>
  <w:num w:numId="21" w16cid:durableId="1370298672">
    <w:abstractNumId w:val="3"/>
  </w:num>
  <w:num w:numId="22" w16cid:durableId="1095974057">
    <w:abstractNumId w:val="26"/>
  </w:num>
  <w:num w:numId="23" w16cid:durableId="1915316992">
    <w:abstractNumId w:val="6"/>
  </w:num>
  <w:num w:numId="24" w16cid:durableId="1841040711">
    <w:abstractNumId w:val="18"/>
  </w:num>
  <w:num w:numId="25" w16cid:durableId="1195507743">
    <w:abstractNumId w:val="1"/>
  </w:num>
  <w:num w:numId="26" w16cid:durableId="401609554">
    <w:abstractNumId w:val="10"/>
  </w:num>
  <w:num w:numId="27" w16cid:durableId="490146262">
    <w:abstractNumId w:val="25"/>
  </w:num>
  <w:num w:numId="28" w16cid:durableId="21244167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218F"/>
    <w:rsid w:val="00004165"/>
    <w:rsid w:val="0001418F"/>
    <w:rsid w:val="0001484F"/>
    <w:rsid w:val="00015A6E"/>
    <w:rsid w:val="00016E81"/>
    <w:rsid w:val="000171AA"/>
    <w:rsid w:val="00020C56"/>
    <w:rsid w:val="000210ED"/>
    <w:rsid w:val="00023088"/>
    <w:rsid w:val="00023DB9"/>
    <w:rsid w:val="000254A8"/>
    <w:rsid w:val="00026ACC"/>
    <w:rsid w:val="000273DF"/>
    <w:rsid w:val="0003171D"/>
    <w:rsid w:val="00031C1D"/>
    <w:rsid w:val="0003274D"/>
    <w:rsid w:val="00035C50"/>
    <w:rsid w:val="00036335"/>
    <w:rsid w:val="0003648D"/>
    <w:rsid w:val="00036BAB"/>
    <w:rsid w:val="00036F42"/>
    <w:rsid w:val="000401F3"/>
    <w:rsid w:val="00041022"/>
    <w:rsid w:val="00041A12"/>
    <w:rsid w:val="00045715"/>
    <w:rsid w:val="000457A1"/>
    <w:rsid w:val="00046F33"/>
    <w:rsid w:val="00047FA5"/>
    <w:rsid w:val="00050001"/>
    <w:rsid w:val="000505E6"/>
    <w:rsid w:val="000514D7"/>
    <w:rsid w:val="00052041"/>
    <w:rsid w:val="000522F7"/>
    <w:rsid w:val="000530D8"/>
    <w:rsid w:val="0005326A"/>
    <w:rsid w:val="000542B6"/>
    <w:rsid w:val="000547C5"/>
    <w:rsid w:val="0006266D"/>
    <w:rsid w:val="00065070"/>
    <w:rsid w:val="00065506"/>
    <w:rsid w:val="00065BB4"/>
    <w:rsid w:val="00066D94"/>
    <w:rsid w:val="00070F91"/>
    <w:rsid w:val="000725A2"/>
    <w:rsid w:val="0007382E"/>
    <w:rsid w:val="00073EC0"/>
    <w:rsid w:val="00075061"/>
    <w:rsid w:val="000766E1"/>
    <w:rsid w:val="00077FF6"/>
    <w:rsid w:val="0008031D"/>
    <w:rsid w:val="000805DA"/>
    <w:rsid w:val="00080D82"/>
    <w:rsid w:val="00081692"/>
    <w:rsid w:val="000818AC"/>
    <w:rsid w:val="00082C46"/>
    <w:rsid w:val="00085A0E"/>
    <w:rsid w:val="00087548"/>
    <w:rsid w:val="00090240"/>
    <w:rsid w:val="00090960"/>
    <w:rsid w:val="00091058"/>
    <w:rsid w:val="00093E7E"/>
    <w:rsid w:val="000944ED"/>
    <w:rsid w:val="00095E50"/>
    <w:rsid w:val="000964B9"/>
    <w:rsid w:val="000A050D"/>
    <w:rsid w:val="000A1830"/>
    <w:rsid w:val="000A4121"/>
    <w:rsid w:val="000A4AA3"/>
    <w:rsid w:val="000A550E"/>
    <w:rsid w:val="000A57FF"/>
    <w:rsid w:val="000A65F7"/>
    <w:rsid w:val="000A6836"/>
    <w:rsid w:val="000B0960"/>
    <w:rsid w:val="000B187D"/>
    <w:rsid w:val="000B1A55"/>
    <w:rsid w:val="000B20BB"/>
    <w:rsid w:val="000B2EF6"/>
    <w:rsid w:val="000B2FA6"/>
    <w:rsid w:val="000B4083"/>
    <w:rsid w:val="000B4AA0"/>
    <w:rsid w:val="000B72D0"/>
    <w:rsid w:val="000B7BE1"/>
    <w:rsid w:val="000C19A5"/>
    <w:rsid w:val="000C2553"/>
    <w:rsid w:val="000C38C3"/>
    <w:rsid w:val="000C4063"/>
    <w:rsid w:val="000C4326"/>
    <w:rsid w:val="000C45BF"/>
    <w:rsid w:val="000D09FD"/>
    <w:rsid w:val="000D27CB"/>
    <w:rsid w:val="000D44FB"/>
    <w:rsid w:val="000D5135"/>
    <w:rsid w:val="000D5143"/>
    <w:rsid w:val="000D574B"/>
    <w:rsid w:val="000D6CFC"/>
    <w:rsid w:val="000D6F5C"/>
    <w:rsid w:val="000E1DFF"/>
    <w:rsid w:val="000E3096"/>
    <w:rsid w:val="000E40F3"/>
    <w:rsid w:val="000E537B"/>
    <w:rsid w:val="000E57D0"/>
    <w:rsid w:val="000E5FBB"/>
    <w:rsid w:val="000E60D7"/>
    <w:rsid w:val="000E6EE8"/>
    <w:rsid w:val="000E7858"/>
    <w:rsid w:val="000F0452"/>
    <w:rsid w:val="000F0CEF"/>
    <w:rsid w:val="000F1ACE"/>
    <w:rsid w:val="000F229F"/>
    <w:rsid w:val="000F2A0B"/>
    <w:rsid w:val="000F39CA"/>
    <w:rsid w:val="000F52E5"/>
    <w:rsid w:val="000F76F6"/>
    <w:rsid w:val="00107927"/>
    <w:rsid w:val="00107F5B"/>
    <w:rsid w:val="00110E26"/>
    <w:rsid w:val="00111321"/>
    <w:rsid w:val="00113405"/>
    <w:rsid w:val="00114077"/>
    <w:rsid w:val="00114F00"/>
    <w:rsid w:val="00117469"/>
    <w:rsid w:val="00117BD6"/>
    <w:rsid w:val="00117E0C"/>
    <w:rsid w:val="001203EE"/>
    <w:rsid w:val="001206C2"/>
    <w:rsid w:val="00121978"/>
    <w:rsid w:val="00122C55"/>
    <w:rsid w:val="00123422"/>
    <w:rsid w:val="0012478A"/>
    <w:rsid w:val="00124B6A"/>
    <w:rsid w:val="00126062"/>
    <w:rsid w:val="001264B5"/>
    <w:rsid w:val="001277F0"/>
    <w:rsid w:val="00127813"/>
    <w:rsid w:val="0013268B"/>
    <w:rsid w:val="00134FBA"/>
    <w:rsid w:val="00136D4C"/>
    <w:rsid w:val="001375BE"/>
    <w:rsid w:val="001378DE"/>
    <w:rsid w:val="00142538"/>
    <w:rsid w:val="00142BB9"/>
    <w:rsid w:val="00143A58"/>
    <w:rsid w:val="001442C6"/>
    <w:rsid w:val="00144F96"/>
    <w:rsid w:val="001503BE"/>
    <w:rsid w:val="00151EAC"/>
    <w:rsid w:val="00153528"/>
    <w:rsid w:val="00154857"/>
    <w:rsid w:val="00154A0F"/>
    <w:rsid w:val="00154E68"/>
    <w:rsid w:val="00155B68"/>
    <w:rsid w:val="0016165F"/>
    <w:rsid w:val="001617F2"/>
    <w:rsid w:val="00161B73"/>
    <w:rsid w:val="00161EF6"/>
    <w:rsid w:val="00162548"/>
    <w:rsid w:val="001664AB"/>
    <w:rsid w:val="00167F74"/>
    <w:rsid w:val="00172183"/>
    <w:rsid w:val="001724B6"/>
    <w:rsid w:val="001751AB"/>
    <w:rsid w:val="00175A3F"/>
    <w:rsid w:val="00180E09"/>
    <w:rsid w:val="00181080"/>
    <w:rsid w:val="00183D4C"/>
    <w:rsid w:val="00183DB5"/>
    <w:rsid w:val="00183F6D"/>
    <w:rsid w:val="001845EC"/>
    <w:rsid w:val="0018670E"/>
    <w:rsid w:val="00187156"/>
    <w:rsid w:val="00191A0F"/>
    <w:rsid w:val="0019219A"/>
    <w:rsid w:val="001925E1"/>
    <w:rsid w:val="00193811"/>
    <w:rsid w:val="00193D90"/>
    <w:rsid w:val="00195077"/>
    <w:rsid w:val="00196AC7"/>
    <w:rsid w:val="001A033F"/>
    <w:rsid w:val="001A056F"/>
    <w:rsid w:val="001A08AA"/>
    <w:rsid w:val="001A1D06"/>
    <w:rsid w:val="001A59CB"/>
    <w:rsid w:val="001B3474"/>
    <w:rsid w:val="001B3843"/>
    <w:rsid w:val="001B43B3"/>
    <w:rsid w:val="001B4DC7"/>
    <w:rsid w:val="001B54BB"/>
    <w:rsid w:val="001B551F"/>
    <w:rsid w:val="001B5FAF"/>
    <w:rsid w:val="001B7991"/>
    <w:rsid w:val="001C1409"/>
    <w:rsid w:val="001C1C8A"/>
    <w:rsid w:val="001C2AE6"/>
    <w:rsid w:val="001C2D85"/>
    <w:rsid w:val="001C3A63"/>
    <w:rsid w:val="001C3C24"/>
    <w:rsid w:val="001C45C2"/>
    <w:rsid w:val="001C4609"/>
    <w:rsid w:val="001C4A89"/>
    <w:rsid w:val="001C6177"/>
    <w:rsid w:val="001C7374"/>
    <w:rsid w:val="001D0363"/>
    <w:rsid w:val="001D12B4"/>
    <w:rsid w:val="001D471F"/>
    <w:rsid w:val="001D7D94"/>
    <w:rsid w:val="001E0A28"/>
    <w:rsid w:val="001E1350"/>
    <w:rsid w:val="001E1589"/>
    <w:rsid w:val="001E1ABA"/>
    <w:rsid w:val="001E296E"/>
    <w:rsid w:val="001E4218"/>
    <w:rsid w:val="001F035C"/>
    <w:rsid w:val="001F0B20"/>
    <w:rsid w:val="001F16B5"/>
    <w:rsid w:val="001F1E47"/>
    <w:rsid w:val="001F52F0"/>
    <w:rsid w:val="0020073A"/>
    <w:rsid w:val="00200A62"/>
    <w:rsid w:val="00203740"/>
    <w:rsid w:val="00203A27"/>
    <w:rsid w:val="00206403"/>
    <w:rsid w:val="00206BBA"/>
    <w:rsid w:val="002109BA"/>
    <w:rsid w:val="00210ECD"/>
    <w:rsid w:val="002111D6"/>
    <w:rsid w:val="002138EA"/>
    <w:rsid w:val="00213F84"/>
    <w:rsid w:val="00214584"/>
    <w:rsid w:val="00214FBD"/>
    <w:rsid w:val="00216114"/>
    <w:rsid w:val="00217BE2"/>
    <w:rsid w:val="00220F84"/>
    <w:rsid w:val="00222897"/>
    <w:rsid w:val="00222B0C"/>
    <w:rsid w:val="00223655"/>
    <w:rsid w:val="00224B51"/>
    <w:rsid w:val="00225A5D"/>
    <w:rsid w:val="0022782C"/>
    <w:rsid w:val="00227A34"/>
    <w:rsid w:val="00230C9E"/>
    <w:rsid w:val="00232990"/>
    <w:rsid w:val="00232E22"/>
    <w:rsid w:val="002333E3"/>
    <w:rsid w:val="00235394"/>
    <w:rsid w:val="00235577"/>
    <w:rsid w:val="002357C4"/>
    <w:rsid w:val="002360EB"/>
    <w:rsid w:val="002371B2"/>
    <w:rsid w:val="00241FE5"/>
    <w:rsid w:val="0024350D"/>
    <w:rsid w:val="002435CA"/>
    <w:rsid w:val="0024444C"/>
    <w:rsid w:val="0024469F"/>
    <w:rsid w:val="00250B5B"/>
    <w:rsid w:val="00252DB8"/>
    <w:rsid w:val="002537BC"/>
    <w:rsid w:val="00255C58"/>
    <w:rsid w:val="00255CB1"/>
    <w:rsid w:val="00260EC7"/>
    <w:rsid w:val="00260F67"/>
    <w:rsid w:val="002611C3"/>
    <w:rsid w:val="00261539"/>
    <w:rsid w:val="0026179F"/>
    <w:rsid w:val="00261AEF"/>
    <w:rsid w:val="002638B0"/>
    <w:rsid w:val="00264365"/>
    <w:rsid w:val="002666AE"/>
    <w:rsid w:val="00270DAE"/>
    <w:rsid w:val="002716B7"/>
    <w:rsid w:val="0027369C"/>
    <w:rsid w:val="00274406"/>
    <w:rsid w:val="00274685"/>
    <w:rsid w:val="00274E1A"/>
    <w:rsid w:val="00275149"/>
    <w:rsid w:val="002775B1"/>
    <w:rsid w:val="002775B9"/>
    <w:rsid w:val="00277948"/>
    <w:rsid w:val="00280C3D"/>
    <w:rsid w:val="002811C4"/>
    <w:rsid w:val="00282213"/>
    <w:rsid w:val="00284016"/>
    <w:rsid w:val="00285752"/>
    <w:rsid w:val="002858BF"/>
    <w:rsid w:val="00290B22"/>
    <w:rsid w:val="002939AF"/>
    <w:rsid w:val="00294491"/>
    <w:rsid w:val="00294BDE"/>
    <w:rsid w:val="00297C3E"/>
    <w:rsid w:val="002A0CED"/>
    <w:rsid w:val="002A3200"/>
    <w:rsid w:val="002A376D"/>
    <w:rsid w:val="002A403A"/>
    <w:rsid w:val="002A41F1"/>
    <w:rsid w:val="002A4CD0"/>
    <w:rsid w:val="002A63DB"/>
    <w:rsid w:val="002A73DD"/>
    <w:rsid w:val="002A7DA6"/>
    <w:rsid w:val="002B1F63"/>
    <w:rsid w:val="002B2E22"/>
    <w:rsid w:val="002B516C"/>
    <w:rsid w:val="002B5ADF"/>
    <w:rsid w:val="002B5E1D"/>
    <w:rsid w:val="002B60C1"/>
    <w:rsid w:val="002C089E"/>
    <w:rsid w:val="002C16C3"/>
    <w:rsid w:val="002C19C2"/>
    <w:rsid w:val="002C266D"/>
    <w:rsid w:val="002C2A0E"/>
    <w:rsid w:val="002C2D03"/>
    <w:rsid w:val="002C2D1F"/>
    <w:rsid w:val="002C4AC9"/>
    <w:rsid w:val="002C4B52"/>
    <w:rsid w:val="002C5CAC"/>
    <w:rsid w:val="002D03E5"/>
    <w:rsid w:val="002D107F"/>
    <w:rsid w:val="002D36EB"/>
    <w:rsid w:val="002D67E6"/>
    <w:rsid w:val="002D6B49"/>
    <w:rsid w:val="002D6BDF"/>
    <w:rsid w:val="002D7023"/>
    <w:rsid w:val="002E2959"/>
    <w:rsid w:val="002E2CE9"/>
    <w:rsid w:val="002E3BF7"/>
    <w:rsid w:val="002E403E"/>
    <w:rsid w:val="002E405C"/>
    <w:rsid w:val="002E4AD8"/>
    <w:rsid w:val="002E4C74"/>
    <w:rsid w:val="002E4D00"/>
    <w:rsid w:val="002E5961"/>
    <w:rsid w:val="002E670F"/>
    <w:rsid w:val="002F158C"/>
    <w:rsid w:val="002F29D5"/>
    <w:rsid w:val="002F4093"/>
    <w:rsid w:val="002F5636"/>
    <w:rsid w:val="002F5724"/>
    <w:rsid w:val="002F76D3"/>
    <w:rsid w:val="003019C9"/>
    <w:rsid w:val="003022A5"/>
    <w:rsid w:val="00302403"/>
    <w:rsid w:val="00304ED0"/>
    <w:rsid w:val="00304F9C"/>
    <w:rsid w:val="003056BD"/>
    <w:rsid w:val="00307E51"/>
    <w:rsid w:val="00311363"/>
    <w:rsid w:val="00315867"/>
    <w:rsid w:val="003158E4"/>
    <w:rsid w:val="003160A8"/>
    <w:rsid w:val="00321150"/>
    <w:rsid w:val="00322E9B"/>
    <w:rsid w:val="003230EF"/>
    <w:rsid w:val="0032332C"/>
    <w:rsid w:val="00324640"/>
    <w:rsid w:val="00324F7F"/>
    <w:rsid w:val="00325426"/>
    <w:rsid w:val="003260D7"/>
    <w:rsid w:val="00327199"/>
    <w:rsid w:val="00331256"/>
    <w:rsid w:val="00335C1B"/>
    <w:rsid w:val="00336697"/>
    <w:rsid w:val="00340526"/>
    <w:rsid w:val="00341377"/>
    <w:rsid w:val="003418CB"/>
    <w:rsid w:val="00341DA6"/>
    <w:rsid w:val="00343515"/>
    <w:rsid w:val="00343B9F"/>
    <w:rsid w:val="0034438D"/>
    <w:rsid w:val="0035313A"/>
    <w:rsid w:val="00355289"/>
    <w:rsid w:val="00355873"/>
    <w:rsid w:val="0035660F"/>
    <w:rsid w:val="00356C01"/>
    <w:rsid w:val="003628B9"/>
    <w:rsid w:val="00362D8F"/>
    <w:rsid w:val="00365319"/>
    <w:rsid w:val="00367724"/>
    <w:rsid w:val="00367C91"/>
    <w:rsid w:val="003710BA"/>
    <w:rsid w:val="003726E7"/>
    <w:rsid w:val="00373B4F"/>
    <w:rsid w:val="00374970"/>
    <w:rsid w:val="00374E8F"/>
    <w:rsid w:val="00375E74"/>
    <w:rsid w:val="00375EC0"/>
    <w:rsid w:val="003766FD"/>
    <w:rsid w:val="003770F6"/>
    <w:rsid w:val="00380C2E"/>
    <w:rsid w:val="00380E54"/>
    <w:rsid w:val="00383E37"/>
    <w:rsid w:val="003844B0"/>
    <w:rsid w:val="003847F6"/>
    <w:rsid w:val="00386B8C"/>
    <w:rsid w:val="00390DE0"/>
    <w:rsid w:val="00393042"/>
    <w:rsid w:val="00394AD5"/>
    <w:rsid w:val="0039642D"/>
    <w:rsid w:val="00396736"/>
    <w:rsid w:val="003978E7"/>
    <w:rsid w:val="003A2E40"/>
    <w:rsid w:val="003A3559"/>
    <w:rsid w:val="003A3DD6"/>
    <w:rsid w:val="003B0158"/>
    <w:rsid w:val="003B02EB"/>
    <w:rsid w:val="003B2018"/>
    <w:rsid w:val="003B35AA"/>
    <w:rsid w:val="003B40B6"/>
    <w:rsid w:val="003B56DB"/>
    <w:rsid w:val="003B5E0C"/>
    <w:rsid w:val="003B6666"/>
    <w:rsid w:val="003B7146"/>
    <w:rsid w:val="003B727B"/>
    <w:rsid w:val="003B755E"/>
    <w:rsid w:val="003C1F73"/>
    <w:rsid w:val="003C228E"/>
    <w:rsid w:val="003C264C"/>
    <w:rsid w:val="003C3665"/>
    <w:rsid w:val="003C4BCE"/>
    <w:rsid w:val="003C51E7"/>
    <w:rsid w:val="003C6771"/>
    <w:rsid w:val="003C6893"/>
    <w:rsid w:val="003C6DE2"/>
    <w:rsid w:val="003D1EFD"/>
    <w:rsid w:val="003D28BF"/>
    <w:rsid w:val="003D2BD3"/>
    <w:rsid w:val="003D4215"/>
    <w:rsid w:val="003D4A06"/>
    <w:rsid w:val="003D4C47"/>
    <w:rsid w:val="003D6B82"/>
    <w:rsid w:val="003D6EFA"/>
    <w:rsid w:val="003D7719"/>
    <w:rsid w:val="003E0668"/>
    <w:rsid w:val="003E1B64"/>
    <w:rsid w:val="003E40EE"/>
    <w:rsid w:val="003E6C28"/>
    <w:rsid w:val="003F0196"/>
    <w:rsid w:val="003F066A"/>
    <w:rsid w:val="003F1C1B"/>
    <w:rsid w:val="003F3A2F"/>
    <w:rsid w:val="003F5900"/>
    <w:rsid w:val="0040093E"/>
    <w:rsid w:val="00401144"/>
    <w:rsid w:val="00401933"/>
    <w:rsid w:val="00402EB7"/>
    <w:rsid w:val="00403CA6"/>
    <w:rsid w:val="004047C6"/>
    <w:rsid w:val="00404831"/>
    <w:rsid w:val="00407661"/>
    <w:rsid w:val="004079D5"/>
    <w:rsid w:val="00410314"/>
    <w:rsid w:val="00412063"/>
    <w:rsid w:val="00412EB1"/>
    <w:rsid w:val="00413279"/>
    <w:rsid w:val="004137BA"/>
    <w:rsid w:val="00413C63"/>
    <w:rsid w:val="00413DDE"/>
    <w:rsid w:val="00413F2F"/>
    <w:rsid w:val="00414118"/>
    <w:rsid w:val="004148C8"/>
    <w:rsid w:val="00416084"/>
    <w:rsid w:val="0041694A"/>
    <w:rsid w:val="00420F36"/>
    <w:rsid w:val="00421A09"/>
    <w:rsid w:val="00421B12"/>
    <w:rsid w:val="004225FD"/>
    <w:rsid w:val="00424F10"/>
    <w:rsid w:val="00424F8C"/>
    <w:rsid w:val="00425B1F"/>
    <w:rsid w:val="004271BA"/>
    <w:rsid w:val="00430497"/>
    <w:rsid w:val="00430EA5"/>
    <w:rsid w:val="004312DB"/>
    <w:rsid w:val="004314AE"/>
    <w:rsid w:val="00431BBF"/>
    <w:rsid w:val="00434DC1"/>
    <w:rsid w:val="004350F4"/>
    <w:rsid w:val="00436F88"/>
    <w:rsid w:val="00437AF7"/>
    <w:rsid w:val="004412A0"/>
    <w:rsid w:val="00442337"/>
    <w:rsid w:val="00446408"/>
    <w:rsid w:val="00446B49"/>
    <w:rsid w:val="00450F27"/>
    <w:rsid w:val="004510E5"/>
    <w:rsid w:val="00452118"/>
    <w:rsid w:val="00452E24"/>
    <w:rsid w:val="00453DC1"/>
    <w:rsid w:val="004566B4"/>
    <w:rsid w:val="00456A75"/>
    <w:rsid w:val="004572F8"/>
    <w:rsid w:val="00461122"/>
    <w:rsid w:val="00461E39"/>
    <w:rsid w:val="00462D3A"/>
    <w:rsid w:val="00463521"/>
    <w:rsid w:val="004639E0"/>
    <w:rsid w:val="0046454E"/>
    <w:rsid w:val="0046528B"/>
    <w:rsid w:val="00466DE3"/>
    <w:rsid w:val="00467ADC"/>
    <w:rsid w:val="00471125"/>
    <w:rsid w:val="0047437A"/>
    <w:rsid w:val="004766AD"/>
    <w:rsid w:val="00480513"/>
    <w:rsid w:val="00480E42"/>
    <w:rsid w:val="00482099"/>
    <w:rsid w:val="00484C5D"/>
    <w:rsid w:val="0048543E"/>
    <w:rsid w:val="00485857"/>
    <w:rsid w:val="00485DB3"/>
    <w:rsid w:val="004868C1"/>
    <w:rsid w:val="0048750F"/>
    <w:rsid w:val="00490332"/>
    <w:rsid w:val="00491648"/>
    <w:rsid w:val="00491D6C"/>
    <w:rsid w:val="00494E0B"/>
    <w:rsid w:val="004A088B"/>
    <w:rsid w:val="004A382D"/>
    <w:rsid w:val="004A495F"/>
    <w:rsid w:val="004A4B55"/>
    <w:rsid w:val="004A5624"/>
    <w:rsid w:val="004A638A"/>
    <w:rsid w:val="004A6F08"/>
    <w:rsid w:val="004A7544"/>
    <w:rsid w:val="004B3000"/>
    <w:rsid w:val="004B4790"/>
    <w:rsid w:val="004B4EF2"/>
    <w:rsid w:val="004B5F80"/>
    <w:rsid w:val="004B6B0F"/>
    <w:rsid w:val="004C16F1"/>
    <w:rsid w:val="004C232E"/>
    <w:rsid w:val="004C470F"/>
    <w:rsid w:val="004C54E5"/>
    <w:rsid w:val="004C5D23"/>
    <w:rsid w:val="004C60C0"/>
    <w:rsid w:val="004C7806"/>
    <w:rsid w:val="004C7DC8"/>
    <w:rsid w:val="004D0B0B"/>
    <w:rsid w:val="004D0F1A"/>
    <w:rsid w:val="004D1464"/>
    <w:rsid w:val="004D21B0"/>
    <w:rsid w:val="004D3121"/>
    <w:rsid w:val="004D47C1"/>
    <w:rsid w:val="004D6542"/>
    <w:rsid w:val="004D737D"/>
    <w:rsid w:val="004D7830"/>
    <w:rsid w:val="004E2659"/>
    <w:rsid w:val="004E2C0A"/>
    <w:rsid w:val="004E39EE"/>
    <w:rsid w:val="004E453C"/>
    <w:rsid w:val="004E475C"/>
    <w:rsid w:val="004E56E0"/>
    <w:rsid w:val="004E579F"/>
    <w:rsid w:val="004E7329"/>
    <w:rsid w:val="004F0F05"/>
    <w:rsid w:val="004F2CB0"/>
    <w:rsid w:val="004F3C9D"/>
    <w:rsid w:val="004F5189"/>
    <w:rsid w:val="004F5AC7"/>
    <w:rsid w:val="004F5CED"/>
    <w:rsid w:val="004F6DDD"/>
    <w:rsid w:val="004F6E24"/>
    <w:rsid w:val="004F79C7"/>
    <w:rsid w:val="005017F7"/>
    <w:rsid w:val="00501E41"/>
    <w:rsid w:val="00501FA7"/>
    <w:rsid w:val="00502EC5"/>
    <w:rsid w:val="005034DC"/>
    <w:rsid w:val="00505BFA"/>
    <w:rsid w:val="005071B4"/>
    <w:rsid w:val="00507687"/>
    <w:rsid w:val="005117A9"/>
    <w:rsid w:val="00511C34"/>
    <w:rsid w:val="00511F57"/>
    <w:rsid w:val="00512F56"/>
    <w:rsid w:val="00515CBE"/>
    <w:rsid w:val="00515E2B"/>
    <w:rsid w:val="00522A7E"/>
    <w:rsid w:val="00522EF5"/>
    <w:rsid w:val="00522F20"/>
    <w:rsid w:val="0052494E"/>
    <w:rsid w:val="00525353"/>
    <w:rsid w:val="00526424"/>
    <w:rsid w:val="0052796F"/>
    <w:rsid w:val="005308DB"/>
    <w:rsid w:val="00530A2E"/>
    <w:rsid w:val="00530FBE"/>
    <w:rsid w:val="00533159"/>
    <w:rsid w:val="005339DB"/>
    <w:rsid w:val="00534C89"/>
    <w:rsid w:val="00541573"/>
    <w:rsid w:val="00541B6C"/>
    <w:rsid w:val="0054348A"/>
    <w:rsid w:val="00544CE6"/>
    <w:rsid w:val="00545F28"/>
    <w:rsid w:val="005478CD"/>
    <w:rsid w:val="0055256E"/>
    <w:rsid w:val="005539EF"/>
    <w:rsid w:val="005557C7"/>
    <w:rsid w:val="00560051"/>
    <w:rsid w:val="005616A6"/>
    <w:rsid w:val="005641D1"/>
    <w:rsid w:val="005705DD"/>
    <w:rsid w:val="00571777"/>
    <w:rsid w:val="00572098"/>
    <w:rsid w:val="0057288C"/>
    <w:rsid w:val="00572A95"/>
    <w:rsid w:val="00573800"/>
    <w:rsid w:val="005740A0"/>
    <w:rsid w:val="005767B7"/>
    <w:rsid w:val="00576A8F"/>
    <w:rsid w:val="00580F0C"/>
    <w:rsid w:val="00580FF5"/>
    <w:rsid w:val="00582A0E"/>
    <w:rsid w:val="0058519C"/>
    <w:rsid w:val="005853EF"/>
    <w:rsid w:val="005879CF"/>
    <w:rsid w:val="00590372"/>
    <w:rsid w:val="00590DC5"/>
    <w:rsid w:val="0059149A"/>
    <w:rsid w:val="005945BC"/>
    <w:rsid w:val="005954AF"/>
    <w:rsid w:val="005956EE"/>
    <w:rsid w:val="0059691B"/>
    <w:rsid w:val="00596B18"/>
    <w:rsid w:val="00597D30"/>
    <w:rsid w:val="00597E2F"/>
    <w:rsid w:val="005A008B"/>
    <w:rsid w:val="005A01B6"/>
    <w:rsid w:val="005A083E"/>
    <w:rsid w:val="005A3CF5"/>
    <w:rsid w:val="005A491F"/>
    <w:rsid w:val="005B0821"/>
    <w:rsid w:val="005B3F8B"/>
    <w:rsid w:val="005B4802"/>
    <w:rsid w:val="005B4FBF"/>
    <w:rsid w:val="005B5008"/>
    <w:rsid w:val="005B6997"/>
    <w:rsid w:val="005C07DD"/>
    <w:rsid w:val="005C1EA6"/>
    <w:rsid w:val="005C2C3A"/>
    <w:rsid w:val="005C386A"/>
    <w:rsid w:val="005C69D4"/>
    <w:rsid w:val="005D0991"/>
    <w:rsid w:val="005D0B99"/>
    <w:rsid w:val="005D19CC"/>
    <w:rsid w:val="005D308E"/>
    <w:rsid w:val="005D3A48"/>
    <w:rsid w:val="005D4582"/>
    <w:rsid w:val="005D4FD2"/>
    <w:rsid w:val="005D569C"/>
    <w:rsid w:val="005D7436"/>
    <w:rsid w:val="005D7AF8"/>
    <w:rsid w:val="005E02BE"/>
    <w:rsid w:val="005E05EC"/>
    <w:rsid w:val="005E17BF"/>
    <w:rsid w:val="005E18ED"/>
    <w:rsid w:val="005E1BC3"/>
    <w:rsid w:val="005E1C14"/>
    <w:rsid w:val="005E366A"/>
    <w:rsid w:val="005E41FB"/>
    <w:rsid w:val="005E6CDF"/>
    <w:rsid w:val="005E6E77"/>
    <w:rsid w:val="005F0D6A"/>
    <w:rsid w:val="005F11C0"/>
    <w:rsid w:val="005F2145"/>
    <w:rsid w:val="005F49D7"/>
    <w:rsid w:val="005F526D"/>
    <w:rsid w:val="006016E1"/>
    <w:rsid w:val="00602D27"/>
    <w:rsid w:val="006032CB"/>
    <w:rsid w:val="00604345"/>
    <w:rsid w:val="00604FC9"/>
    <w:rsid w:val="00612A02"/>
    <w:rsid w:val="006134CD"/>
    <w:rsid w:val="00613F9C"/>
    <w:rsid w:val="006144A1"/>
    <w:rsid w:val="006144B8"/>
    <w:rsid w:val="00615EBB"/>
    <w:rsid w:val="00616096"/>
    <w:rsid w:val="006160A2"/>
    <w:rsid w:val="00616477"/>
    <w:rsid w:val="00616A6E"/>
    <w:rsid w:val="006220D9"/>
    <w:rsid w:val="00626943"/>
    <w:rsid w:val="00626997"/>
    <w:rsid w:val="00627D7D"/>
    <w:rsid w:val="006302AA"/>
    <w:rsid w:val="00630C8C"/>
    <w:rsid w:val="00630D18"/>
    <w:rsid w:val="00631418"/>
    <w:rsid w:val="006332BB"/>
    <w:rsid w:val="00634189"/>
    <w:rsid w:val="006363BD"/>
    <w:rsid w:val="00636446"/>
    <w:rsid w:val="00636A84"/>
    <w:rsid w:val="00640EB6"/>
    <w:rsid w:val="006412DC"/>
    <w:rsid w:val="00642B84"/>
    <w:rsid w:val="00642BC6"/>
    <w:rsid w:val="00642E4F"/>
    <w:rsid w:val="00643CA2"/>
    <w:rsid w:val="00644790"/>
    <w:rsid w:val="0064539C"/>
    <w:rsid w:val="00647348"/>
    <w:rsid w:val="00650199"/>
    <w:rsid w:val="006501AF"/>
    <w:rsid w:val="00650DDE"/>
    <w:rsid w:val="00651616"/>
    <w:rsid w:val="0065505B"/>
    <w:rsid w:val="006565C8"/>
    <w:rsid w:val="00661CD0"/>
    <w:rsid w:val="00662DCF"/>
    <w:rsid w:val="00663585"/>
    <w:rsid w:val="00663AA0"/>
    <w:rsid w:val="00665932"/>
    <w:rsid w:val="006665B1"/>
    <w:rsid w:val="006670AC"/>
    <w:rsid w:val="00667236"/>
    <w:rsid w:val="006675C4"/>
    <w:rsid w:val="006704F2"/>
    <w:rsid w:val="00672307"/>
    <w:rsid w:val="00676492"/>
    <w:rsid w:val="006778EA"/>
    <w:rsid w:val="006808C6"/>
    <w:rsid w:val="00680F11"/>
    <w:rsid w:val="00682668"/>
    <w:rsid w:val="00683FB9"/>
    <w:rsid w:val="0068459C"/>
    <w:rsid w:val="006849F9"/>
    <w:rsid w:val="0068680E"/>
    <w:rsid w:val="006879CB"/>
    <w:rsid w:val="00687E9A"/>
    <w:rsid w:val="00687ED3"/>
    <w:rsid w:val="00690A71"/>
    <w:rsid w:val="006921CF"/>
    <w:rsid w:val="00692735"/>
    <w:rsid w:val="00692A68"/>
    <w:rsid w:val="00695D85"/>
    <w:rsid w:val="00695E8F"/>
    <w:rsid w:val="00697BBC"/>
    <w:rsid w:val="00697BC2"/>
    <w:rsid w:val="00697D87"/>
    <w:rsid w:val="006A0062"/>
    <w:rsid w:val="006A0C9C"/>
    <w:rsid w:val="006A0CF4"/>
    <w:rsid w:val="006A30A2"/>
    <w:rsid w:val="006A4614"/>
    <w:rsid w:val="006A48B7"/>
    <w:rsid w:val="006A4FC4"/>
    <w:rsid w:val="006A564C"/>
    <w:rsid w:val="006A6D23"/>
    <w:rsid w:val="006A76F3"/>
    <w:rsid w:val="006B1071"/>
    <w:rsid w:val="006B25DE"/>
    <w:rsid w:val="006B5153"/>
    <w:rsid w:val="006B67C0"/>
    <w:rsid w:val="006B7379"/>
    <w:rsid w:val="006B77F5"/>
    <w:rsid w:val="006C0761"/>
    <w:rsid w:val="006C1C3B"/>
    <w:rsid w:val="006C3616"/>
    <w:rsid w:val="006C4218"/>
    <w:rsid w:val="006C4E43"/>
    <w:rsid w:val="006C5B4D"/>
    <w:rsid w:val="006C643E"/>
    <w:rsid w:val="006C78B2"/>
    <w:rsid w:val="006D1E6E"/>
    <w:rsid w:val="006D2932"/>
    <w:rsid w:val="006D2AB1"/>
    <w:rsid w:val="006D3671"/>
    <w:rsid w:val="006D4176"/>
    <w:rsid w:val="006D4370"/>
    <w:rsid w:val="006D787A"/>
    <w:rsid w:val="006E0A73"/>
    <w:rsid w:val="006E0FEE"/>
    <w:rsid w:val="006E123E"/>
    <w:rsid w:val="006E1B9B"/>
    <w:rsid w:val="006E339A"/>
    <w:rsid w:val="006E4372"/>
    <w:rsid w:val="006E6C11"/>
    <w:rsid w:val="006E7D99"/>
    <w:rsid w:val="006F2178"/>
    <w:rsid w:val="006F2FF5"/>
    <w:rsid w:val="006F397C"/>
    <w:rsid w:val="006F4A6B"/>
    <w:rsid w:val="006F4D12"/>
    <w:rsid w:val="006F7C0C"/>
    <w:rsid w:val="00700501"/>
    <w:rsid w:val="00700755"/>
    <w:rsid w:val="00700F25"/>
    <w:rsid w:val="0070497A"/>
    <w:rsid w:val="0070646B"/>
    <w:rsid w:val="00711BD1"/>
    <w:rsid w:val="00712F3B"/>
    <w:rsid w:val="007130A2"/>
    <w:rsid w:val="0071348C"/>
    <w:rsid w:val="0071534F"/>
    <w:rsid w:val="00715463"/>
    <w:rsid w:val="00715CB6"/>
    <w:rsid w:val="00716A30"/>
    <w:rsid w:val="007224DE"/>
    <w:rsid w:val="00723CC4"/>
    <w:rsid w:val="00724056"/>
    <w:rsid w:val="00727E64"/>
    <w:rsid w:val="00727EE2"/>
    <w:rsid w:val="00730655"/>
    <w:rsid w:val="007306D1"/>
    <w:rsid w:val="00731D77"/>
    <w:rsid w:val="00732360"/>
    <w:rsid w:val="00732987"/>
    <w:rsid w:val="0073390A"/>
    <w:rsid w:val="00734E64"/>
    <w:rsid w:val="00736B37"/>
    <w:rsid w:val="00740253"/>
    <w:rsid w:val="00740A35"/>
    <w:rsid w:val="00741F32"/>
    <w:rsid w:val="007445CB"/>
    <w:rsid w:val="00745DFF"/>
    <w:rsid w:val="00746A77"/>
    <w:rsid w:val="00750ABA"/>
    <w:rsid w:val="007520B4"/>
    <w:rsid w:val="00760CB5"/>
    <w:rsid w:val="007619E9"/>
    <w:rsid w:val="007624D6"/>
    <w:rsid w:val="0076556A"/>
    <w:rsid w:val="007655C4"/>
    <w:rsid w:val="007655D5"/>
    <w:rsid w:val="00765B71"/>
    <w:rsid w:val="00765E21"/>
    <w:rsid w:val="00767008"/>
    <w:rsid w:val="00775B01"/>
    <w:rsid w:val="007763C1"/>
    <w:rsid w:val="00776FC1"/>
    <w:rsid w:val="007775FD"/>
    <w:rsid w:val="00777DBC"/>
    <w:rsid w:val="00777E82"/>
    <w:rsid w:val="007807A5"/>
    <w:rsid w:val="00781359"/>
    <w:rsid w:val="0078387C"/>
    <w:rsid w:val="00784768"/>
    <w:rsid w:val="00786921"/>
    <w:rsid w:val="007873C7"/>
    <w:rsid w:val="00787592"/>
    <w:rsid w:val="007908D4"/>
    <w:rsid w:val="00792FF7"/>
    <w:rsid w:val="007A1173"/>
    <w:rsid w:val="007A1ADC"/>
    <w:rsid w:val="007A1EAA"/>
    <w:rsid w:val="007A1EC4"/>
    <w:rsid w:val="007A49B7"/>
    <w:rsid w:val="007A61A4"/>
    <w:rsid w:val="007A6632"/>
    <w:rsid w:val="007A79FD"/>
    <w:rsid w:val="007A7B74"/>
    <w:rsid w:val="007A7BD8"/>
    <w:rsid w:val="007B0B9D"/>
    <w:rsid w:val="007B26E3"/>
    <w:rsid w:val="007B3130"/>
    <w:rsid w:val="007B4C7B"/>
    <w:rsid w:val="007B5A43"/>
    <w:rsid w:val="007B709B"/>
    <w:rsid w:val="007C02EA"/>
    <w:rsid w:val="007C1194"/>
    <w:rsid w:val="007C1343"/>
    <w:rsid w:val="007C196F"/>
    <w:rsid w:val="007C282D"/>
    <w:rsid w:val="007C2BA9"/>
    <w:rsid w:val="007C5EF1"/>
    <w:rsid w:val="007C626C"/>
    <w:rsid w:val="007C7BF5"/>
    <w:rsid w:val="007D106D"/>
    <w:rsid w:val="007D19B7"/>
    <w:rsid w:val="007D1CD4"/>
    <w:rsid w:val="007D3FA6"/>
    <w:rsid w:val="007D72C3"/>
    <w:rsid w:val="007D75E5"/>
    <w:rsid w:val="007D773E"/>
    <w:rsid w:val="007E066E"/>
    <w:rsid w:val="007E0A1B"/>
    <w:rsid w:val="007E0C63"/>
    <w:rsid w:val="007E113A"/>
    <w:rsid w:val="007E1356"/>
    <w:rsid w:val="007E20FC"/>
    <w:rsid w:val="007E545F"/>
    <w:rsid w:val="007E7062"/>
    <w:rsid w:val="007F06C0"/>
    <w:rsid w:val="007F0E1E"/>
    <w:rsid w:val="007F29A7"/>
    <w:rsid w:val="007F3EC4"/>
    <w:rsid w:val="007F4262"/>
    <w:rsid w:val="007F660F"/>
    <w:rsid w:val="00800035"/>
    <w:rsid w:val="008004B4"/>
    <w:rsid w:val="00803E4F"/>
    <w:rsid w:val="00805BE8"/>
    <w:rsid w:val="0080771A"/>
    <w:rsid w:val="00810B23"/>
    <w:rsid w:val="00810C6D"/>
    <w:rsid w:val="0081119F"/>
    <w:rsid w:val="00814915"/>
    <w:rsid w:val="00815CAE"/>
    <w:rsid w:val="00816078"/>
    <w:rsid w:val="008177E3"/>
    <w:rsid w:val="008235AE"/>
    <w:rsid w:val="00823AA9"/>
    <w:rsid w:val="008255B9"/>
    <w:rsid w:val="00825803"/>
    <w:rsid w:val="00825CD8"/>
    <w:rsid w:val="00827324"/>
    <w:rsid w:val="00830CA0"/>
    <w:rsid w:val="00831113"/>
    <w:rsid w:val="0083261C"/>
    <w:rsid w:val="0083276B"/>
    <w:rsid w:val="008330B7"/>
    <w:rsid w:val="00833F0D"/>
    <w:rsid w:val="008361B2"/>
    <w:rsid w:val="00837458"/>
    <w:rsid w:val="00837AAE"/>
    <w:rsid w:val="008429AD"/>
    <w:rsid w:val="008429DB"/>
    <w:rsid w:val="00850B87"/>
    <w:rsid w:val="00850C75"/>
    <w:rsid w:val="00850E39"/>
    <w:rsid w:val="0085186E"/>
    <w:rsid w:val="00853190"/>
    <w:rsid w:val="008542D1"/>
    <w:rsid w:val="0085477A"/>
    <w:rsid w:val="00854ECB"/>
    <w:rsid w:val="00855107"/>
    <w:rsid w:val="0085512F"/>
    <w:rsid w:val="00855173"/>
    <w:rsid w:val="008557D9"/>
    <w:rsid w:val="00855AF1"/>
    <w:rsid w:val="00855BF7"/>
    <w:rsid w:val="00856214"/>
    <w:rsid w:val="0085669C"/>
    <w:rsid w:val="0085679E"/>
    <w:rsid w:val="00857907"/>
    <w:rsid w:val="00862089"/>
    <w:rsid w:val="00862279"/>
    <w:rsid w:val="00863AA7"/>
    <w:rsid w:val="008649B9"/>
    <w:rsid w:val="00866702"/>
    <w:rsid w:val="00866D5B"/>
    <w:rsid w:val="00866FF5"/>
    <w:rsid w:val="00870098"/>
    <w:rsid w:val="0087332D"/>
    <w:rsid w:val="00873E1F"/>
    <w:rsid w:val="00874C16"/>
    <w:rsid w:val="008835CB"/>
    <w:rsid w:val="0088452F"/>
    <w:rsid w:val="00886D1F"/>
    <w:rsid w:val="00891C8A"/>
    <w:rsid w:val="00891EE1"/>
    <w:rsid w:val="00893987"/>
    <w:rsid w:val="0089523D"/>
    <w:rsid w:val="00895EE2"/>
    <w:rsid w:val="008963EF"/>
    <w:rsid w:val="0089688E"/>
    <w:rsid w:val="008A0315"/>
    <w:rsid w:val="008A1FBE"/>
    <w:rsid w:val="008A2211"/>
    <w:rsid w:val="008B1CE9"/>
    <w:rsid w:val="008B2049"/>
    <w:rsid w:val="008B3194"/>
    <w:rsid w:val="008B5AE7"/>
    <w:rsid w:val="008B609B"/>
    <w:rsid w:val="008C10EC"/>
    <w:rsid w:val="008C1A8B"/>
    <w:rsid w:val="008C37DF"/>
    <w:rsid w:val="008C60E9"/>
    <w:rsid w:val="008C6EC0"/>
    <w:rsid w:val="008D106F"/>
    <w:rsid w:val="008D1B7C"/>
    <w:rsid w:val="008D33DE"/>
    <w:rsid w:val="008D6657"/>
    <w:rsid w:val="008D6CF4"/>
    <w:rsid w:val="008D7949"/>
    <w:rsid w:val="008E0215"/>
    <w:rsid w:val="008E157C"/>
    <w:rsid w:val="008E1F60"/>
    <w:rsid w:val="008E2D37"/>
    <w:rsid w:val="008E307E"/>
    <w:rsid w:val="008E427B"/>
    <w:rsid w:val="008E45D1"/>
    <w:rsid w:val="008E471E"/>
    <w:rsid w:val="008E4BA7"/>
    <w:rsid w:val="008E531E"/>
    <w:rsid w:val="008F2F09"/>
    <w:rsid w:val="008F3C4C"/>
    <w:rsid w:val="008F4DD1"/>
    <w:rsid w:val="008F6056"/>
    <w:rsid w:val="008F64E6"/>
    <w:rsid w:val="009023FE"/>
    <w:rsid w:val="009026DF"/>
    <w:rsid w:val="00902C07"/>
    <w:rsid w:val="00903C41"/>
    <w:rsid w:val="00904CFA"/>
    <w:rsid w:val="00905804"/>
    <w:rsid w:val="00907084"/>
    <w:rsid w:val="009101E2"/>
    <w:rsid w:val="00912277"/>
    <w:rsid w:val="0091390D"/>
    <w:rsid w:val="00914FD5"/>
    <w:rsid w:val="00915D73"/>
    <w:rsid w:val="00916077"/>
    <w:rsid w:val="009170A2"/>
    <w:rsid w:val="00920749"/>
    <w:rsid w:val="009208A6"/>
    <w:rsid w:val="00920D76"/>
    <w:rsid w:val="009222A1"/>
    <w:rsid w:val="00922309"/>
    <w:rsid w:val="00924514"/>
    <w:rsid w:val="00927316"/>
    <w:rsid w:val="0093133D"/>
    <w:rsid w:val="0093276D"/>
    <w:rsid w:val="00933D12"/>
    <w:rsid w:val="009340E4"/>
    <w:rsid w:val="009363AC"/>
    <w:rsid w:val="00936953"/>
    <w:rsid w:val="00937065"/>
    <w:rsid w:val="00937B76"/>
    <w:rsid w:val="00940285"/>
    <w:rsid w:val="009415B0"/>
    <w:rsid w:val="00941D74"/>
    <w:rsid w:val="00942C1A"/>
    <w:rsid w:val="00943BF2"/>
    <w:rsid w:val="0094417F"/>
    <w:rsid w:val="009443B1"/>
    <w:rsid w:val="00947E7E"/>
    <w:rsid w:val="0095139A"/>
    <w:rsid w:val="00952798"/>
    <w:rsid w:val="00952D1A"/>
    <w:rsid w:val="00953E16"/>
    <w:rsid w:val="0095403A"/>
    <w:rsid w:val="009542AC"/>
    <w:rsid w:val="009552AE"/>
    <w:rsid w:val="00957305"/>
    <w:rsid w:val="00961045"/>
    <w:rsid w:val="00961BB2"/>
    <w:rsid w:val="00962108"/>
    <w:rsid w:val="00962383"/>
    <w:rsid w:val="0096258C"/>
    <w:rsid w:val="009638D6"/>
    <w:rsid w:val="009658B1"/>
    <w:rsid w:val="00967904"/>
    <w:rsid w:val="00972C02"/>
    <w:rsid w:val="0097366C"/>
    <w:rsid w:val="00973986"/>
    <w:rsid w:val="0097408E"/>
    <w:rsid w:val="00974BB2"/>
    <w:rsid w:val="00974FA7"/>
    <w:rsid w:val="0097533E"/>
    <w:rsid w:val="009756E5"/>
    <w:rsid w:val="0097643B"/>
    <w:rsid w:val="00976505"/>
    <w:rsid w:val="00976659"/>
    <w:rsid w:val="009778BE"/>
    <w:rsid w:val="0097799D"/>
    <w:rsid w:val="00977A8C"/>
    <w:rsid w:val="009814CE"/>
    <w:rsid w:val="00983910"/>
    <w:rsid w:val="00984F13"/>
    <w:rsid w:val="0098542C"/>
    <w:rsid w:val="00987209"/>
    <w:rsid w:val="00987351"/>
    <w:rsid w:val="00987B37"/>
    <w:rsid w:val="009905F6"/>
    <w:rsid w:val="009932AC"/>
    <w:rsid w:val="00994351"/>
    <w:rsid w:val="0099698A"/>
    <w:rsid w:val="00996A8F"/>
    <w:rsid w:val="00997643"/>
    <w:rsid w:val="009A1DBF"/>
    <w:rsid w:val="009A375A"/>
    <w:rsid w:val="009A4DAA"/>
    <w:rsid w:val="009A68E6"/>
    <w:rsid w:val="009A6A95"/>
    <w:rsid w:val="009A7598"/>
    <w:rsid w:val="009B091E"/>
    <w:rsid w:val="009B1DF8"/>
    <w:rsid w:val="009B3D20"/>
    <w:rsid w:val="009B3E17"/>
    <w:rsid w:val="009B5418"/>
    <w:rsid w:val="009B7071"/>
    <w:rsid w:val="009B7B1B"/>
    <w:rsid w:val="009B7E78"/>
    <w:rsid w:val="009C0727"/>
    <w:rsid w:val="009C179F"/>
    <w:rsid w:val="009C3C80"/>
    <w:rsid w:val="009C3EE3"/>
    <w:rsid w:val="009C492F"/>
    <w:rsid w:val="009C53FD"/>
    <w:rsid w:val="009C6F91"/>
    <w:rsid w:val="009D07B1"/>
    <w:rsid w:val="009D0AAD"/>
    <w:rsid w:val="009D1CED"/>
    <w:rsid w:val="009D2FF2"/>
    <w:rsid w:val="009D3226"/>
    <w:rsid w:val="009D3385"/>
    <w:rsid w:val="009D456B"/>
    <w:rsid w:val="009D6396"/>
    <w:rsid w:val="009D68C8"/>
    <w:rsid w:val="009D793C"/>
    <w:rsid w:val="009E11A8"/>
    <w:rsid w:val="009E16A9"/>
    <w:rsid w:val="009E1703"/>
    <w:rsid w:val="009E1D91"/>
    <w:rsid w:val="009E375F"/>
    <w:rsid w:val="009E39D4"/>
    <w:rsid w:val="009E433B"/>
    <w:rsid w:val="009E5401"/>
    <w:rsid w:val="009F1E1B"/>
    <w:rsid w:val="00A0088D"/>
    <w:rsid w:val="00A030B5"/>
    <w:rsid w:val="00A040A6"/>
    <w:rsid w:val="00A0506A"/>
    <w:rsid w:val="00A064D8"/>
    <w:rsid w:val="00A0758F"/>
    <w:rsid w:val="00A10C39"/>
    <w:rsid w:val="00A12A09"/>
    <w:rsid w:val="00A13418"/>
    <w:rsid w:val="00A15222"/>
    <w:rsid w:val="00A1570A"/>
    <w:rsid w:val="00A211B4"/>
    <w:rsid w:val="00A214A7"/>
    <w:rsid w:val="00A31092"/>
    <w:rsid w:val="00A31473"/>
    <w:rsid w:val="00A33DDF"/>
    <w:rsid w:val="00A34547"/>
    <w:rsid w:val="00A35006"/>
    <w:rsid w:val="00A351C1"/>
    <w:rsid w:val="00A36B69"/>
    <w:rsid w:val="00A376B7"/>
    <w:rsid w:val="00A37B0E"/>
    <w:rsid w:val="00A407A7"/>
    <w:rsid w:val="00A41ADF"/>
    <w:rsid w:val="00A41BF5"/>
    <w:rsid w:val="00A4329A"/>
    <w:rsid w:val="00A44778"/>
    <w:rsid w:val="00A455FF"/>
    <w:rsid w:val="00A469E7"/>
    <w:rsid w:val="00A51488"/>
    <w:rsid w:val="00A548D8"/>
    <w:rsid w:val="00A55E2F"/>
    <w:rsid w:val="00A604A4"/>
    <w:rsid w:val="00A61392"/>
    <w:rsid w:val="00A61823"/>
    <w:rsid w:val="00A61B7D"/>
    <w:rsid w:val="00A6525C"/>
    <w:rsid w:val="00A654B9"/>
    <w:rsid w:val="00A6605B"/>
    <w:rsid w:val="00A66ADC"/>
    <w:rsid w:val="00A7057A"/>
    <w:rsid w:val="00A7092B"/>
    <w:rsid w:val="00A7147D"/>
    <w:rsid w:val="00A741DF"/>
    <w:rsid w:val="00A80400"/>
    <w:rsid w:val="00A81B15"/>
    <w:rsid w:val="00A837FF"/>
    <w:rsid w:val="00A84DC8"/>
    <w:rsid w:val="00A85DBC"/>
    <w:rsid w:val="00A87FEB"/>
    <w:rsid w:val="00A9194B"/>
    <w:rsid w:val="00A927E1"/>
    <w:rsid w:val="00A93079"/>
    <w:rsid w:val="00A93BE4"/>
    <w:rsid w:val="00A93F9F"/>
    <w:rsid w:val="00A9420E"/>
    <w:rsid w:val="00A9424E"/>
    <w:rsid w:val="00A94A05"/>
    <w:rsid w:val="00A954ED"/>
    <w:rsid w:val="00A96B3D"/>
    <w:rsid w:val="00A97648"/>
    <w:rsid w:val="00AA1CFD"/>
    <w:rsid w:val="00AA2239"/>
    <w:rsid w:val="00AA33D2"/>
    <w:rsid w:val="00AA3DFD"/>
    <w:rsid w:val="00AA3F84"/>
    <w:rsid w:val="00AA4C8E"/>
    <w:rsid w:val="00AA55AE"/>
    <w:rsid w:val="00AA69B7"/>
    <w:rsid w:val="00AA7DCD"/>
    <w:rsid w:val="00AB0C57"/>
    <w:rsid w:val="00AB1195"/>
    <w:rsid w:val="00AB4182"/>
    <w:rsid w:val="00AB43A0"/>
    <w:rsid w:val="00AB4654"/>
    <w:rsid w:val="00AB6249"/>
    <w:rsid w:val="00AC27DB"/>
    <w:rsid w:val="00AC283F"/>
    <w:rsid w:val="00AC355E"/>
    <w:rsid w:val="00AC4347"/>
    <w:rsid w:val="00AC6D6B"/>
    <w:rsid w:val="00AD0AF0"/>
    <w:rsid w:val="00AD2A5D"/>
    <w:rsid w:val="00AD55F1"/>
    <w:rsid w:val="00AD5B47"/>
    <w:rsid w:val="00AD7440"/>
    <w:rsid w:val="00AD7736"/>
    <w:rsid w:val="00AE10CE"/>
    <w:rsid w:val="00AE3863"/>
    <w:rsid w:val="00AE47E3"/>
    <w:rsid w:val="00AE5B5F"/>
    <w:rsid w:val="00AE67D0"/>
    <w:rsid w:val="00AE70D4"/>
    <w:rsid w:val="00AE7868"/>
    <w:rsid w:val="00AF0407"/>
    <w:rsid w:val="00AF206C"/>
    <w:rsid w:val="00AF287F"/>
    <w:rsid w:val="00AF38A1"/>
    <w:rsid w:val="00AF4A72"/>
    <w:rsid w:val="00AF4D8B"/>
    <w:rsid w:val="00AF6314"/>
    <w:rsid w:val="00AF723A"/>
    <w:rsid w:val="00B00957"/>
    <w:rsid w:val="00B025AD"/>
    <w:rsid w:val="00B055CA"/>
    <w:rsid w:val="00B065B9"/>
    <w:rsid w:val="00B067CA"/>
    <w:rsid w:val="00B1205B"/>
    <w:rsid w:val="00B12B26"/>
    <w:rsid w:val="00B12E69"/>
    <w:rsid w:val="00B12F78"/>
    <w:rsid w:val="00B13390"/>
    <w:rsid w:val="00B13D0B"/>
    <w:rsid w:val="00B15199"/>
    <w:rsid w:val="00B1596C"/>
    <w:rsid w:val="00B163F8"/>
    <w:rsid w:val="00B17DB0"/>
    <w:rsid w:val="00B213C2"/>
    <w:rsid w:val="00B2472D"/>
    <w:rsid w:val="00B24CA0"/>
    <w:rsid w:val="00B2549F"/>
    <w:rsid w:val="00B25CFF"/>
    <w:rsid w:val="00B34612"/>
    <w:rsid w:val="00B34ABD"/>
    <w:rsid w:val="00B35BE1"/>
    <w:rsid w:val="00B37C86"/>
    <w:rsid w:val="00B41067"/>
    <w:rsid w:val="00B4108D"/>
    <w:rsid w:val="00B43D0C"/>
    <w:rsid w:val="00B457B4"/>
    <w:rsid w:val="00B46ADC"/>
    <w:rsid w:val="00B50801"/>
    <w:rsid w:val="00B529B5"/>
    <w:rsid w:val="00B57265"/>
    <w:rsid w:val="00B60A4D"/>
    <w:rsid w:val="00B6329A"/>
    <w:rsid w:val="00B633AE"/>
    <w:rsid w:val="00B6340D"/>
    <w:rsid w:val="00B6353C"/>
    <w:rsid w:val="00B64856"/>
    <w:rsid w:val="00B649C5"/>
    <w:rsid w:val="00B66070"/>
    <w:rsid w:val="00B665D2"/>
    <w:rsid w:val="00B66A9E"/>
    <w:rsid w:val="00B6737C"/>
    <w:rsid w:val="00B7214D"/>
    <w:rsid w:val="00B74372"/>
    <w:rsid w:val="00B75525"/>
    <w:rsid w:val="00B80283"/>
    <w:rsid w:val="00B8095F"/>
    <w:rsid w:val="00B80B0C"/>
    <w:rsid w:val="00B80B11"/>
    <w:rsid w:val="00B80E27"/>
    <w:rsid w:val="00B823FA"/>
    <w:rsid w:val="00B82DDA"/>
    <w:rsid w:val="00B831AE"/>
    <w:rsid w:val="00B840D1"/>
    <w:rsid w:val="00B8446C"/>
    <w:rsid w:val="00B86102"/>
    <w:rsid w:val="00B869E5"/>
    <w:rsid w:val="00B87626"/>
    <w:rsid w:val="00B87725"/>
    <w:rsid w:val="00B87CA2"/>
    <w:rsid w:val="00B9047F"/>
    <w:rsid w:val="00B91B5F"/>
    <w:rsid w:val="00B927BC"/>
    <w:rsid w:val="00B96BBA"/>
    <w:rsid w:val="00B97CDC"/>
    <w:rsid w:val="00BA04D1"/>
    <w:rsid w:val="00BA12ED"/>
    <w:rsid w:val="00BA1893"/>
    <w:rsid w:val="00BA259A"/>
    <w:rsid w:val="00BA259C"/>
    <w:rsid w:val="00BA29D3"/>
    <w:rsid w:val="00BA307F"/>
    <w:rsid w:val="00BA3E53"/>
    <w:rsid w:val="00BA4EE0"/>
    <w:rsid w:val="00BA5280"/>
    <w:rsid w:val="00BB14F1"/>
    <w:rsid w:val="00BB572E"/>
    <w:rsid w:val="00BB5742"/>
    <w:rsid w:val="00BB74FD"/>
    <w:rsid w:val="00BB7690"/>
    <w:rsid w:val="00BC0BE2"/>
    <w:rsid w:val="00BC265E"/>
    <w:rsid w:val="00BC39CB"/>
    <w:rsid w:val="00BC4D5C"/>
    <w:rsid w:val="00BC5982"/>
    <w:rsid w:val="00BC60BF"/>
    <w:rsid w:val="00BC6141"/>
    <w:rsid w:val="00BC6508"/>
    <w:rsid w:val="00BD0281"/>
    <w:rsid w:val="00BD28BF"/>
    <w:rsid w:val="00BD36B4"/>
    <w:rsid w:val="00BD3ECD"/>
    <w:rsid w:val="00BD5DF5"/>
    <w:rsid w:val="00BD5FFC"/>
    <w:rsid w:val="00BD6404"/>
    <w:rsid w:val="00BD727C"/>
    <w:rsid w:val="00BE08E7"/>
    <w:rsid w:val="00BE33AE"/>
    <w:rsid w:val="00BE345A"/>
    <w:rsid w:val="00BF046F"/>
    <w:rsid w:val="00BF11CA"/>
    <w:rsid w:val="00BF15AF"/>
    <w:rsid w:val="00BF165E"/>
    <w:rsid w:val="00BF21BD"/>
    <w:rsid w:val="00BF2D60"/>
    <w:rsid w:val="00BF520F"/>
    <w:rsid w:val="00BF6153"/>
    <w:rsid w:val="00BF7BBB"/>
    <w:rsid w:val="00C011A7"/>
    <w:rsid w:val="00C01D50"/>
    <w:rsid w:val="00C03A16"/>
    <w:rsid w:val="00C03DD3"/>
    <w:rsid w:val="00C05359"/>
    <w:rsid w:val="00C056DC"/>
    <w:rsid w:val="00C06637"/>
    <w:rsid w:val="00C076A1"/>
    <w:rsid w:val="00C1329B"/>
    <w:rsid w:val="00C13F44"/>
    <w:rsid w:val="00C14203"/>
    <w:rsid w:val="00C15661"/>
    <w:rsid w:val="00C1572F"/>
    <w:rsid w:val="00C1613E"/>
    <w:rsid w:val="00C17C75"/>
    <w:rsid w:val="00C21224"/>
    <w:rsid w:val="00C2372A"/>
    <w:rsid w:val="00C24B87"/>
    <w:rsid w:val="00C24C05"/>
    <w:rsid w:val="00C24D2F"/>
    <w:rsid w:val="00C25503"/>
    <w:rsid w:val="00C25528"/>
    <w:rsid w:val="00C25D08"/>
    <w:rsid w:val="00C26222"/>
    <w:rsid w:val="00C31044"/>
    <w:rsid w:val="00C31283"/>
    <w:rsid w:val="00C33C48"/>
    <w:rsid w:val="00C340AF"/>
    <w:rsid w:val="00C340E5"/>
    <w:rsid w:val="00C35AA7"/>
    <w:rsid w:val="00C43BA1"/>
    <w:rsid w:val="00C43DAB"/>
    <w:rsid w:val="00C45950"/>
    <w:rsid w:val="00C45AF7"/>
    <w:rsid w:val="00C4748D"/>
    <w:rsid w:val="00C47F08"/>
    <w:rsid w:val="00C50FFF"/>
    <w:rsid w:val="00C514A6"/>
    <w:rsid w:val="00C54C67"/>
    <w:rsid w:val="00C54CDC"/>
    <w:rsid w:val="00C5739F"/>
    <w:rsid w:val="00C57C8E"/>
    <w:rsid w:val="00C57CF0"/>
    <w:rsid w:val="00C63557"/>
    <w:rsid w:val="00C639BE"/>
    <w:rsid w:val="00C64109"/>
    <w:rsid w:val="00C649BD"/>
    <w:rsid w:val="00C64B35"/>
    <w:rsid w:val="00C65891"/>
    <w:rsid w:val="00C663B4"/>
    <w:rsid w:val="00C66AC9"/>
    <w:rsid w:val="00C66ED0"/>
    <w:rsid w:val="00C67BDB"/>
    <w:rsid w:val="00C724D3"/>
    <w:rsid w:val="00C734A9"/>
    <w:rsid w:val="00C77DD9"/>
    <w:rsid w:val="00C83BE6"/>
    <w:rsid w:val="00C8472A"/>
    <w:rsid w:val="00C84A97"/>
    <w:rsid w:val="00C85354"/>
    <w:rsid w:val="00C86ABA"/>
    <w:rsid w:val="00C92C22"/>
    <w:rsid w:val="00C943F3"/>
    <w:rsid w:val="00C94950"/>
    <w:rsid w:val="00C96D53"/>
    <w:rsid w:val="00CA08C6"/>
    <w:rsid w:val="00CA0A77"/>
    <w:rsid w:val="00CA11E4"/>
    <w:rsid w:val="00CA12DF"/>
    <w:rsid w:val="00CA2729"/>
    <w:rsid w:val="00CA3057"/>
    <w:rsid w:val="00CA45F8"/>
    <w:rsid w:val="00CA7337"/>
    <w:rsid w:val="00CA7F72"/>
    <w:rsid w:val="00CB0305"/>
    <w:rsid w:val="00CB0994"/>
    <w:rsid w:val="00CB0A99"/>
    <w:rsid w:val="00CB33C7"/>
    <w:rsid w:val="00CB5995"/>
    <w:rsid w:val="00CB6DA7"/>
    <w:rsid w:val="00CB7DE9"/>
    <w:rsid w:val="00CB7E4C"/>
    <w:rsid w:val="00CC0C02"/>
    <w:rsid w:val="00CC25B4"/>
    <w:rsid w:val="00CC5F88"/>
    <w:rsid w:val="00CC69C8"/>
    <w:rsid w:val="00CC77A2"/>
    <w:rsid w:val="00CC7CAE"/>
    <w:rsid w:val="00CD132B"/>
    <w:rsid w:val="00CD1EEE"/>
    <w:rsid w:val="00CD2E0C"/>
    <w:rsid w:val="00CD307E"/>
    <w:rsid w:val="00CD629F"/>
    <w:rsid w:val="00CD6A1B"/>
    <w:rsid w:val="00CD6F5C"/>
    <w:rsid w:val="00CE06CD"/>
    <w:rsid w:val="00CE09BD"/>
    <w:rsid w:val="00CE0A7F"/>
    <w:rsid w:val="00CE13E9"/>
    <w:rsid w:val="00CE1718"/>
    <w:rsid w:val="00CE1A2C"/>
    <w:rsid w:val="00CE1D30"/>
    <w:rsid w:val="00CE232C"/>
    <w:rsid w:val="00CE2D55"/>
    <w:rsid w:val="00CE587B"/>
    <w:rsid w:val="00CE62EA"/>
    <w:rsid w:val="00CF0372"/>
    <w:rsid w:val="00CF3183"/>
    <w:rsid w:val="00CF4156"/>
    <w:rsid w:val="00CF4779"/>
    <w:rsid w:val="00D0036C"/>
    <w:rsid w:val="00D00656"/>
    <w:rsid w:val="00D032EA"/>
    <w:rsid w:val="00D035CF"/>
    <w:rsid w:val="00D03D00"/>
    <w:rsid w:val="00D05C30"/>
    <w:rsid w:val="00D06340"/>
    <w:rsid w:val="00D067FD"/>
    <w:rsid w:val="00D073C2"/>
    <w:rsid w:val="00D10052"/>
    <w:rsid w:val="00D11118"/>
    <w:rsid w:val="00D11321"/>
    <w:rsid w:val="00D11359"/>
    <w:rsid w:val="00D12554"/>
    <w:rsid w:val="00D12966"/>
    <w:rsid w:val="00D1339C"/>
    <w:rsid w:val="00D13E5C"/>
    <w:rsid w:val="00D1784D"/>
    <w:rsid w:val="00D26648"/>
    <w:rsid w:val="00D26A7C"/>
    <w:rsid w:val="00D26D36"/>
    <w:rsid w:val="00D3188C"/>
    <w:rsid w:val="00D31A76"/>
    <w:rsid w:val="00D32F7E"/>
    <w:rsid w:val="00D33068"/>
    <w:rsid w:val="00D33F95"/>
    <w:rsid w:val="00D35DA2"/>
    <w:rsid w:val="00D35F4A"/>
    <w:rsid w:val="00D35F9B"/>
    <w:rsid w:val="00D36B69"/>
    <w:rsid w:val="00D378A8"/>
    <w:rsid w:val="00D408DD"/>
    <w:rsid w:val="00D4146C"/>
    <w:rsid w:val="00D41AEE"/>
    <w:rsid w:val="00D437EF"/>
    <w:rsid w:val="00D44CE1"/>
    <w:rsid w:val="00D4575C"/>
    <w:rsid w:val="00D45D72"/>
    <w:rsid w:val="00D471D3"/>
    <w:rsid w:val="00D47396"/>
    <w:rsid w:val="00D5000A"/>
    <w:rsid w:val="00D5127B"/>
    <w:rsid w:val="00D520E4"/>
    <w:rsid w:val="00D52A12"/>
    <w:rsid w:val="00D53A38"/>
    <w:rsid w:val="00D56502"/>
    <w:rsid w:val="00D575DD"/>
    <w:rsid w:val="00D57DFA"/>
    <w:rsid w:val="00D615C7"/>
    <w:rsid w:val="00D6309D"/>
    <w:rsid w:val="00D63D5D"/>
    <w:rsid w:val="00D63DDB"/>
    <w:rsid w:val="00D63FFC"/>
    <w:rsid w:val="00D67A3A"/>
    <w:rsid w:val="00D67FCF"/>
    <w:rsid w:val="00D709CE"/>
    <w:rsid w:val="00D71F73"/>
    <w:rsid w:val="00D75C16"/>
    <w:rsid w:val="00D76A95"/>
    <w:rsid w:val="00D801FB"/>
    <w:rsid w:val="00D80738"/>
    <w:rsid w:val="00D80786"/>
    <w:rsid w:val="00D817F2"/>
    <w:rsid w:val="00D818A1"/>
    <w:rsid w:val="00D81CAB"/>
    <w:rsid w:val="00D8201A"/>
    <w:rsid w:val="00D8576F"/>
    <w:rsid w:val="00D8677F"/>
    <w:rsid w:val="00D87028"/>
    <w:rsid w:val="00D87394"/>
    <w:rsid w:val="00D91C4E"/>
    <w:rsid w:val="00D927C9"/>
    <w:rsid w:val="00D9295E"/>
    <w:rsid w:val="00D9368E"/>
    <w:rsid w:val="00D94851"/>
    <w:rsid w:val="00D95B41"/>
    <w:rsid w:val="00D968D0"/>
    <w:rsid w:val="00D97F0C"/>
    <w:rsid w:val="00DA16F9"/>
    <w:rsid w:val="00DA3A86"/>
    <w:rsid w:val="00DA4884"/>
    <w:rsid w:val="00DA4E1C"/>
    <w:rsid w:val="00DA6F7C"/>
    <w:rsid w:val="00DA7AD7"/>
    <w:rsid w:val="00DB18A3"/>
    <w:rsid w:val="00DB46AB"/>
    <w:rsid w:val="00DB7529"/>
    <w:rsid w:val="00DC0AD8"/>
    <w:rsid w:val="00DC2500"/>
    <w:rsid w:val="00DC36A0"/>
    <w:rsid w:val="00DC3DE6"/>
    <w:rsid w:val="00DC4C7E"/>
    <w:rsid w:val="00DC4F72"/>
    <w:rsid w:val="00DC516A"/>
    <w:rsid w:val="00DC61B3"/>
    <w:rsid w:val="00DC69D6"/>
    <w:rsid w:val="00DC77DC"/>
    <w:rsid w:val="00DD0453"/>
    <w:rsid w:val="00DD0C2C"/>
    <w:rsid w:val="00DD19DE"/>
    <w:rsid w:val="00DD28BC"/>
    <w:rsid w:val="00DD3383"/>
    <w:rsid w:val="00DD553F"/>
    <w:rsid w:val="00DD71B0"/>
    <w:rsid w:val="00DD7FBF"/>
    <w:rsid w:val="00DE03DA"/>
    <w:rsid w:val="00DE3075"/>
    <w:rsid w:val="00DE31F0"/>
    <w:rsid w:val="00DE3D1C"/>
    <w:rsid w:val="00DE4496"/>
    <w:rsid w:val="00DE44A5"/>
    <w:rsid w:val="00DE5981"/>
    <w:rsid w:val="00DE6C95"/>
    <w:rsid w:val="00DE7A87"/>
    <w:rsid w:val="00DE7FF6"/>
    <w:rsid w:val="00DF2B9C"/>
    <w:rsid w:val="00DF2C9E"/>
    <w:rsid w:val="00E00A91"/>
    <w:rsid w:val="00E00E3E"/>
    <w:rsid w:val="00E0132A"/>
    <w:rsid w:val="00E0227D"/>
    <w:rsid w:val="00E038E4"/>
    <w:rsid w:val="00E039F7"/>
    <w:rsid w:val="00E04B84"/>
    <w:rsid w:val="00E06466"/>
    <w:rsid w:val="00E06835"/>
    <w:rsid w:val="00E06FDA"/>
    <w:rsid w:val="00E160A5"/>
    <w:rsid w:val="00E1713D"/>
    <w:rsid w:val="00E17904"/>
    <w:rsid w:val="00E17B04"/>
    <w:rsid w:val="00E201D2"/>
    <w:rsid w:val="00E20260"/>
    <w:rsid w:val="00E20A43"/>
    <w:rsid w:val="00E2323F"/>
    <w:rsid w:val="00E2386F"/>
    <w:rsid w:val="00E23898"/>
    <w:rsid w:val="00E23979"/>
    <w:rsid w:val="00E23DB2"/>
    <w:rsid w:val="00E2662C"/>
    <w:rsid w:val="00E319F1"/>
    <w:rsid w:val="00E33CD2"/>
    <w:rsid w:val="00E33D96"/>
    <w:rsid w:val="00E36C2E"/>
    <w:rsid w:val="00E375F6"/>
    <w:rsid w:val="00E40141"/>
    <w:rsid w:val="00E40790"/>
    <w:rsid w:val="00E40E90"/>
    <w:rsid w:val="00E4313E"/>
    <w:rsid w:val="00E44115"/>
    <w:rsid w:val="00E45C7E"/>
    <w:rsid w:val="00E465FC"/>
    <w:rsid w:val="00E50735"/>
    <w:rsid w:val="00E516D8"/>
    <w:rsid w:val="00E51B37"/>
    <w:rsid w:val="00E52AB7"/>
    <w:rsid w:val="00E531EB"/>
    <w:rsid w:val="00E54874"/>
    <w:rsid w:val="00E54B6F"/>
    <w:rsid w:val="00E55ACA"/>
    <w:rsid w:val="00E566B7"/>
    <w:rsid w:val="00E56C79"/>
    <w:rsid w:val="00E57183"/>
    <w:rsid w:val="00E57B74"/>
    <w:rsid w:val="00E614F7"/>
    <w:rsid w:val="00E615E9"/>
    <w:rsid w:val="00E624D8"/>
    <w:rsid w:val="00E63D0C"/>
    <w:rsid w:val="00E63DA0"/>
    <w:rsid w:val="00E645AE"/>
    <w:rsid w:val="00E65105"/>
    <w:rsid w:val="00E65BC6"/>
    <w:rsid w:val="00E661FF"/>
    <w:rsid w:val="00E726EB"/>
    <w:rsid w:val="00E72CF1"/>
    <w:rsid w:val="00E72DF3"/>
    <w:rsid w:val="00E74C9B"/>
    <w:rsid w:val="00E771E1"/>
    <w:rsid w:val="00E80B52"/>
    <w:rsid w:val="00E819EF"/>
    <w:rsid w:val="00E824C3"/>
    <w:rsid w:val="00E840B3"/>
    <w:rsid w:val="00E843F6"/>
    <w:rsid w:val="00E846EA"/>
    <w:rsid w:val="00E84D10"/>
    <w:rsid w:val="00E84EBA"/>
    <w:rsid w:val="00E85678"/>
    <w:rsid w:val="00E8629F"/>
    <w:rsid w:val="00E87AE1"/>
    <w:rsid w:val="00E91008"/>
    <w:rsid w:val="00E91099"/>
    <w:rsid w:val="00E9374E"/>
    <w:rsid w:val="00E93FDA"/>
    <w:rsid w:val="00E945AE"/>
    <w:rsid w:val="00E94F54"/>
    <w:rsid w:val="00E9678B"/>
    <w:rsid w:val="00E979C5"/>
    <w:rsid w:val="00E97AD5"/>
    <w:rsid w:val="00E97EBB"/>
    <w:rsid w:val="00EA0BA1"/>
    <w:rsid w:val="00EA1111"/>
    <w:rsid w:val="00EA2FBC"/>
    <w:rsid w:val="00EA3074"/>
    <w:rsid w:val="00EA3B4F"/>
    <w:rsid w:val="00EA3C24"/>
    <w:rsid w:val="00EA45E1"/>
    <w:rsid w:val="00EA52F5"/>
    <w:rsid w:val="00EA5B3C"/>
    <w:rsid w:val="00EA73DF"/>
    <w:rsid w:val="00EA74BE"/>
    <w:rsid w:val="00EB0177"/>
    <w:rsid w:val="00EB1531"/>
    <w:rsid w:val="00EB3553"/>
    <w:rsid w:val="00EB4635"/>
    <w:rsid w:val="00EB53C6"/>
    <w:rsid w:val="00EB61AE"/>
    <w:rsid w:val="00EB6465"/>
    <w:rsid w:val="00EB673F"/>
    <w:rsid w:val="00EC093F"/>
    <w:rsid w:val="00EC0A26"/>
    <w:rsid w:val="00EC0E1C"/>
    <w:rsid w:val="00EC0E94"/>
    <w:rsid w:val="00EC2348"/>
    <w:rsid w:val="00EC322D"/>
    <w:rsid w:val="00EC3D07"/>
    <w:rsid w:val="00EC5927"/>
    <w:rsid w:val="00EC6D93"/>
    <w:rsid w:val="00EC7711"/>
    <w:rsid w:val="00ED0A05"/>
    <w:rsid w:val="00ED23D0"/>
    <w:rsid w:val="00ED383A"/>
    <w:rsid w:val="00ED3ECB"/>
    <w:rsid w:val="00ED5F2D"/>
    <w:rsid w:val="00ED7590"/>
    <w:rsid w:val="00EE0C1B"/>
    <w:rsid w:val="00EE1080"/>
    <w:rsid w:val="00EE1DED"/>
    <w:rsid w:val="00EE4178"/>
    <w:rsid w:val="00EE70D2"/>
    <w:rsid w:val="00EF1EC5"/>
    <w:rsid w:val="00EF493E"/>
    <w:rsid w:val="00EF4C86"/>
    <w:rsid w:val="00EF4C88"/>
    <w:rsid w:val="00EF4E5C"/>
    <w:rsid w:val="00EF55EB"/>
    <w:rsid w:val="00EF7712"/>
    <w:rsid w:val="00F00DCC"/>
    <w:rsid w:val="00F0145E"/>
    <w:rsid w:val="00F0156F"/>
    <w:rsid w:val="00F05A1F"/>
    <w:rsid w:val="00F05AC8"/>
    <w:rsid w:val="00F06DE4"/>
    <w:rsid w:val="00F07167"/>
    <w:rsid w:val="00F072D8"/>
    <w:rsid w:val="00F07CE0"/>
    <w:rsid w:val="00F115F5"/>
    <w:rsid w:val="00F121CC"/>
    <w:rsid w:val="00F12E40"/>
    <w:rsid w:val="00F13846"/>
    <w:rsid w:val="00F13D05"/>
    <w:rsid w:val="00F143BA"/>
    <w:rsid w:val="00F14B69"/>
    <w:rsid w:val="00F163D7"/>
    <w:rsid w:val="00F1679D"/>
    <w:rsid w:val="00F1682C"/>
    <w:rsid w:val="00F16B1A"/>
    <w:rsid w:val="00F20867"/>
    <w:rsid w:val="00F20B91"/>
    <w:rsid w:val="00F21139"/>
    <w:rsid w:val="00F24B8B"/>
    <w:rsid w:val="00F25E19"/>
    <w:rsid w:val="00F272DE"/>
    <w:rsid w:val="00F27414"/>
    <w:rsid w:val="00F30D2E"/>
    <w:rsid w:val="00F31999"/>
    <w:rsid w:val="00F34103"/>
    <w:rsid w:val="00F35516"/>
    <w:rsid w:val="00F35790"/>
    <w:rsid w:val="00F408B0"/>
    <w:rsid w:val="00F4136B"/>
    <w:rsid w:val="00F4136D"/>
    <w:rsid w:val="00F41870"/>
    <w:rsid w:val="00F41BCD"/>
    <w:rsid w:val="00F4212E"/>
    <w:rsid w:val="00F42C20"/>
    <w:rsid w:val="00F439EB"/>
    <w:rsid w:val="00F43E34"/>
    <w:rsid w:val="00F45D85"/>
    <w:rsid w:val="00F46EAE"/>
    <w:rsid w:val="00F47095"/>
    <w:rsid w:val="00F50A65"/>
    <w:rsid w:val="00F50D77"/>
    <w:rsid w:val="00F52668"/>
    <w:rsid w:val="00F5280E"/>
    <w:rsid w:val="00F529D6"/>
    <w:rsid w:val="00F53053"/>
    <w:rsid w:val="00F53FE2"/>
    <w:rsid w:val="00F575FF"/>
    <w:rsid w:val="00F611E6"/>
    <w:rsid w:val="00F618EF"/>
    <w:rsid w:val="00F639A1"/>
    <w:rsid w:val="00F65582"/>
    <w:rsid w:val="00F6628F"/>
    <w:rsid w:val="00F66E75"/>
    <w:rsid w:val="00F66E78"/>
    <w:rsid w:val="00F7248F"/>
    <w:rsid w:val="00F732DF"/>
    <w:rsid w:val="00F73306"/>
    <w:rsid w:val="00F734C8"/>
    <w:rsid w:val="00F7377B"/>
    <w:rsid w:val="00F76921"/>
    <w:rsid w:val="00F77EB0"/>
    <w:rsid w:val="00F81CD5"/>
    <w:rsid w:val="00F82412"/>
    <w:rsid w:val="00F8461F"/>
    <w:rsid w:val="00F87A2B"/>
    <w:rsid w:val="00F87CDD"/>
    <w:rsid w:val="00F93314"/>
    <w:rsid w:val="00F933F0"/>
    <w:rsid w:val="00F937A3"/>
    <w:rsid w:val="00F94715"/>
    <w:rsid w:val="00F95BDE"/>
    <w:rsid w:val="00F96A3D"/>
    <w:rsid w:val="00F96BB6"/>
    <w:rsid w:val="00FA042B"/>
    <w:rsid w:val="00FA117A"/>
    <w:rsid w:val="00FA2BB9"/>
    <w:rsid w:val="00FA4718"/>
    <w:rsid w:val="00FA54A9"/>
    <w:rsid w:val="00FA5848"/>
    <w:rsid w:val="00FA615C"/>
    <w:rsid w:val="00FA6899"/>
    <w:rsid w:val="00FA6AF9"/>
    <w:rsid w:val="00FA7F3D"/>
    <w:rsid w:val="00FB1350"/>
    <w:rsid w:val="00FB1FA4"/>
    <w:rsid w:val="00FB38D8"/>
    <w:rsid w:val="00FB5F50"/>
    <w:rsid w:val="00FB5F61"/>
    <w:rsid w:val="00FB6939"/>
    <w:rsid w:val="00FB7104"/>
    <w:rsid w:val="00FB7D41"/>
    <w:rsid w:val="00FC051F"/>
    <w:rsid w:val="00FC06A3"/>
    <w:rsid w:val="00FC06FF"/>
    <w:rsid w:val="00FC5778"/>
    <w:rsid w:val="00FC5930"/>
    <w:rsid w:val="00FC69B4"/>
    <w:rsid w:val="00FD0694"/>
    <w:rsid w:val="00FD25BE"/>
    <w:rsid w:val="00FD2E70"/>
    <w:rsid w:val="00FD6096"/>
    <w:rsid w:val="00FD7AA7"/>
    <w:rsid w:val="00FD7F04"/>
    <w:rsid w:val="00FE1EB1"/>
    <w:rsid w:val="00FE55D2"/>
    <w:rsid w:val="00FE7FD7"/>
    <w:rsid w:val="00FF07DB"/>
    <w:rsid w:val="00FF13BD"/>
    <w:rsid w:val="00FF1AD5"/>
    <w:rsid w:val="00FF1FCB"/>
    <w:rsid w:val="00FF3041"/>
    <w:rsid w:val="00FF42F6"/>
    <w:rsid w:val="00FF52D4"/>
    <w:rsid w:val="00FF6AA4"/>
    <w:rsid w:val="00FF6B09"/>
    <w:rsid w:val="00FF714C"/>
    <w:rsid w:val="036C3F49"/>
    <w:rsid w:val="08EFAB60"/>
    <w:rsid w:val="0928D74B"/>
    <w:rsid w:val="0EF82ABD"/>
    <w:rsid w:val="107199B0"/>
    <w:rsid w:val="144DE250"/>
    <w:rsid w:val="15C986A1"/>
    <w:rsid w:val="1B95627E"/>
    <w:rsid w:val="1C58F435"/>
    <w:rsid w:val="2321B8CF"/>
    <w:rsid w:val="248EA5BC"/>
    <w:rsid w:val="24E5AD5C"/>
    <w:rsid w:val="25231C67"/>
    <w:rsid w:val="2EE582F6"/>
    <w:rsid w:val="2EF0D60C"/>
    <w:rsid w:val="33B8F419"/>
    <w:rsid w:val="4A170CBB"/>
    <w:rsid w:val="4B18F3FD"/>
    <w:rsid w:val="58D971B8"/>
    <w:rsid w:val="62DA1416"/>
    <w:rsid w:val="66E03108"/>
    <w:rsid w:val="686EB910"/>
    <w:rsid w:val="69983059"/>
    <w:rsid w:val="6C026D99"/>
    <w:rsid w:val="6DAAEFE2"/>
    <w:rsid w:val="7F1E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,"/>
  <w14:docId w14:val="074B8E26"/>
  <w15:docId w15:val="{B5491432-F9AA-4DB5-970B-5B352005B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  <w:numId w:val="1"/>
      </w:numPr>
      <w:pBdr>
        <w:top w:val="none" w:sz="0" w:space="0" w:color="auto"/>
      </w:pBdr>
      <w:tabs>
        <w:tab w:val="left" w:pos="700"/>
      </w:tabs>
      <w:overflowPunct w:val="0"/>
      <w:autoSpaceDE w:val="0"/>
      <w:autoSpaceDN w:val="0"/>
      <w:adjustRightInd w:val="0"/>
      <w:spacing w:before="180" w:after="120"/>
      <w:jc w:val="both"/>
      <w:textAlignment w:val="baseline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0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1">
    <w:name w:val="修订1"/>
    <w:hidden/>
    <w:uiPriority w:val="99"/>
    <w:semiHidden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uiPriority w:val="35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Cs w:val="24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Lista1,- Bullets,列出段落,?? ??,?????,????,목록 단락,목록 단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Lista1 Char,- Bullets Char,列出段落 Char,?? ?? Char,????? Char,???? Char,목록 단락 Char,목록 단 Char,1st level - Bullet List Paragraph Char,List Paragraph1 Char,Lettre d'introduction Char,Paragrafo elenco Char,Normal bullet 2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</w:rPr>
  </w:style>
  <w:style w:type="paragraph" w:customStyle="1" w:styleId="abstract">
    <w:name w:val="abstract"/>
    <w:basedOn w:val="Normal"/>
    <w:next w:val="Normal"/>
    <w:qFormat/>
    <w:pPr>
      <w:spacing w:before="120" w:after="120"/>
      <w:ind w:left="1440" w:right="1440"/>
      <w:jc w:val="both"/>
    </w:pPr>
    <w:rPr>
      <w:rFonts w:ascii="Book Antiqua" w:eastAsia="Times New Roman" w:hAnsi="Book Antiqua"/>
      <w:i/>
    </w:rPr>
  </w:style>
  <w:style w:type="paragraph" w:customStyle="1" w:styleId="StyleCaptioncapcapCharCaptionCharCaptionChar1CharcapChar">
    <w:name w:val="Style Captioncapcap CharCaption CharCaption Char1 Charcap Char..."/>
    <w:basedOn w:val="Caption"/>
    <w:qFormat/>
    <w:pPr>
      <w:keepNext/>
      <w:overflowPunct w:val="0"/>
      <w:autoSpaceDE w:val="0"/>
      <w:autoSpaceDN w:val="0"/>
      <w:adjustRightInd w:val="0"/>
      <w:spacing w:after="60"/>
      <w:jc w:val="center"/>
      <w:textAlignment w:val="baseline"/>
    </w:pPr>
    <w:rPr>
      <w:bCs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+"/>
    <w:basedOn w:val="B20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paragraph" w:styleId="Revision">
    <w:name w:val="Revision"/>
    <w:hidden/>
    <w:uiPriority w:val="99"/>
    <w:semiHidden/>
    <w:rsid w:val="009C17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6BA55E55A2814A8B180F877D60A6A0" ma:contentTypeVersion="4" ma:contentTypeDescription="Create a new document." ma:contentTypeScope="" ma:versionID="35e2fe963855346488ad5df03adde4ab">
  <xsd:schema xmlns:xsd="http://www.w3.org/2001/XMLSchema" xmlns:xs="http://www.w3.org/2001/XMLSchema" xmlns:p="http://schemas.microsoft.com/office/2006/metadata/properties" xmlns:ns2="7216f5d0-bb44-45fb-bef4-ccb4ce7e2fde" xmlns:ns3="1957c6a7-a752-4260-b29d-163108d21a45" targetNamespace="http://schemas.microsoft.com/office/2006/metadata/properties" ma:root="true" ma:fieldsID="2a8bb8741b98978dcf6bb901c6663d84" ns2:_="" ns3:_="">
    <xsd:import namespace="7216f5d0-bb44-45fb-bef4-ccb4ce7e2fde"/>
    <xsd:import namespace="1957c6a7-a752-4260-b29d-163108d21a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16f5d0-bb44-45fb-bef4-ccb4ce7e2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57c6a7-a752-4260-b29d-163108d21a4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8EEBD-14D1-4966-9EDA-91393737C7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3E7013E-566C-47A0-8B44-6726EDDEE8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16f5d0-bb44-45fb-bef4-ccb4ce7e2fde"/>
    <ds:schemaRef ds:uri="1957c6a7-a752-4260-b29d-163108d21a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AF859B-5856-4E13-B5BC-4BF10B9C09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E4DFD5E-8FFF-47FB-BCFE-EA418363E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3386</TotalTime>
  <Pages>3</Pages>
  <Words>482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D. Everaere</cp:lastModifiedBy>
  <cp:revision>483</cp:revision>
  <cp:lastPrinted>2019-04-25T01:09:00Z</cp:lastPrinted>
  <dcterms:created xsi:type="dcterms:W3CDTF">2023-01-26T17:38:00Z</dcterms:created>
  <dcterms:modified xsi:type="dcterms:W3CDTF">2023-08-11T13:41:00Z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NSCPROP_SA">
    <vt:lpwstr>C:\Users\Administrator\AppData\Local\Temp\Temp1_R4-1904540.zip\R4-1904540_TP_TR_38.716-01-01_CA_n25(2A).docx</vt:lpwstr>
  </property>
  <property fmtid="{D5CDD505-2E9C-101B-9397-08002B2CF9AE}" pid="7" name="TitusGUID">
    <vt:lpwstr>056fd449-de72-4993-8fcb-6f51b0b5ee85</vt:lpwstr>
  </property>
  <property fmtid="{D5CDD505-2E9C-101B-9397-08002B2CF9AE}" pid="8" name="CTP_TimeStamp">
    <vt:lpwstr>2020-02-14 10:50:25Z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KSOProductBuildVer">
    <vt:lpwstr>2052-11.8.2.9022</vt:lpwstr>
  </property>
  <property fmtid="{D5CDD505-2E9C-101B-9397-08002B2CF9AE}" pid="14" name="ContentTypeId">
    <vt:lpwstr>0x010100D76BA55E55A2814A8B180F877D60A6A0</vt:lpwstr>
  </property>
</Properties>
</file>